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381" w:rsidRPr="000E316A" w:rsidRDefault="00A03381" w:rsidP="00342D3D">
      <w:pPr>
        <w:pStyle w:val="Jmno"/>
        <w:pBdr>
          <w:top w:val="single" w:sz="4" w:space="4" w:color="002060"/>
          <w:left w:val="single" w:sz="4" w:space="6" w:color="002060"/>
          <w:bottom w:val="single" w:sz="4" w:space="4" w:color="002060"/>
          <w:right w:val="single" w:sz="4" w:space="6" w:color="002060"/>
        </w:pBdr>
        <w:shd w:val="clear" w:color="auto" w:fill="002060"/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</w:rPr>
      </w:pPr>
      <w:r w:rsidRPr="000E316A">
        <w:rPr>
          <w:rFonts w:ascii="Times New Roman" w:hAnsi="Times New Roman" w:cs="Times New Roman"/>
          <w:sz w:val="36"/>
        </w:rPr>
        <w:t>PRACOVNÍ LIST č. 1</w:t>
      </w:r>
    </w:p>
    <w:p w:rsidR="00A03381" w:rsidRPr="00236136" w:rsidRDefault="00A03381" w:rsidP="00342D3D">
      <w:pPr>
        <w:pStyle w:val="Nadpis1"/>
        <w:spacing w:before="100" w:beforeAutospacing="1" w:after="100" w:afterAutospacing="1" w:line="240" w:lineRule="auto"/>
        <w:ind w:right="-284"/>
        <w:jc w:val="left"/>
        <w:rPr>
          <w:rFonts w:ascii="Times New Roman" w:hAnsi="Times New Roman" w:cs="Times New Roman"/>
          <w:b/>
          <w:color w:val="002060"/>
          <w:sz w:val="28"/>
          <w:lang w:bidi="cs-CZ"/>
        </w:rPr>
      </w:pPr>
      <w:r w:rsidRPr="00E9553B">
        <w:rPr>
          <w:rFonts w:ascii="Times New Roman" w:hAnsi="Times New Roman" w:cs="Times New Roman"/>
          <w:b/>
          <w:color w:val="002060"/>
          <w:sz w:val="28"/>
          <w:lang w:bidi="cs-CZ"/>
        </w:rPr>
        <w:t>kódy</w:t>
      </w:r>
    </w:p>
    <w:p w:rsidR="0001502D" w:rsidRPr="000A72DC" w:rsidRDefault="0001502D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72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Pokyny:</w:t>
      </w:r>
    </w:p>
    <w:p w:rsidR="0001502D" w:rsidRPr="000A72DC" w:rsidRDefault="0001502D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72DC">
        <w:rPr>
          <w:rFonts w:ascii="Times New Roman" w:hAnsi="Times New Roman" w:cs="Times New Roman"/>
          <w:color w:val="000000" w:themeColor="text1"/>
          <w:sz w:val="24"/>
          <w:szCs w:val="24"/>
        </w:rPr>
        <w:t>Před šifrováním zpráv vždy přep</w:t>
      </w:r>
      <w:r w:rsidR="00236136">
        <w:rPr>
          <w:rFonts w:ascii="Times New Roman" w:hAnsi="Times New Roman" w:cs="Times New Roman"/>
          <w:color w:val="000000" w:themeColor="text1"/>
          <w:sz w:val="24"/>
          <w:szCs w:val="24"/>
        </w:rPr>
        <w:t>ište</w:t>
      </w:r>
      <w:r w:rsidRPr="000A72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text do mezinárodní abecedy, tedy na velká písmena bez diakritiky.</w:t>
      </w:r>
      <w:r w:rsidR="005671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 (mezinárodní abeceda), OT (otevřený text), ŠT (šifrový text). </w:t>
      </w:r>
    </w:p>
    <w:p w:rsidR="0001502D" w:rsidRPr="00E9553B" w:rsidRDefault="0001502D" w:rsidP="00625A49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Toc513227201"/>
      <w:r w:rsidRPr="00E9553B">
        <w:rPr>
          <w:rFonts w:ascii="Times New Roman" w:hAnsi="Times New Roman" w:cs="Times New Roman"/>
          <w:color w:val="002060"/>
          <w:sz w:val="24"/>
          <w:szCs w:val="24"/>
        </w:rPr>
        <w:t>Morseova abeceda</w:t>
      </w:r>
      <w:bookmarkEnd w:id="0"/>
    </w:p>
    <w:p w:rsidR="00160A87" w:rsidRPr="00160A87" w:rsidRDefault="00160A87" w:rsidP="00625A49">
      <w:pPr>
        <w:spacing w:before="100" w:beforeAutospacing="1" w:after="100" w:afterAutospacing="1" w:line="240" w:lineRule="auto"/>
        <w:jc w:val="both"/>
      </w:pPr>
      <w:r>
        <w:rPr>
          <w:noProof/>
          <w:lang w:eastAsia="cs-CZ"/>
        </w:rPr>
        <w:drawing>
          <wp:inline distT="0" distB="0" distL="0" distR="0" wp14:anchorId="0076F754" wp14:editId="6EFB0B35">
            <wp:extent cx="6188710" cy="570865"/>
            <wp:effectExtent l="0" t="0" r="2540" b="635"/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02D" w:rsidRPr="0001502D" w:rsidRDefault="0001502D" w:rsidP="00625A49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 w:rsidRPr="0001502D">
        <w:rPr>
          <w:b/>
          <w:i/>
        </w:rPr>
        <w:t>Příklad</w:t>
      </w:r>
    </w:p>
    <w:p w:rsidR="00284894" w:rsidRDefault="0001502D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Zašifrujte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3E9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3E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Kryptologie</w:t>
      </w:r>
    </w:p>
    <w:p w:rsidR="0001502D" w:rsidRDefault="0001502D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0A72DC" w:rsidRDefault="000A72DC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01502D" w:rsidRDefault="0001502D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Kódování: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</w:t>
      </w:r>
      <w:r w:rsidR="00284894">
        <w:rPr>
          <w:rFonts w:ascii="Times New Roman" w:hAnsi="Times New Roman" w:cs="Times New Roman"/>
          <w:color w:val="000000"/>
          <w:sz w:val="24"/>
          <w:szCs w:val="24"/>
        </w:rPr>
        <w:t>___________</w:t>
      </w:r>
    </w:p>
    <w:p w:rsidR="0001502D" w:rsidRDefault="0001502D" w:rsidP="00625A49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 w:rsidRPr="0001502D">
        <w:rPr>
          <w:b/>
          <w:i/>
        </w:rPr>
        <w:t>Příklad</w:t>
      </w:r>
    </w:p>
    <w:p w:rsidR="0001502D" w:rsidRDefault="00284894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4894">
        <w:rPr>
          <w:rFonts w:ascii="Times New Roman" w:hAnsi="Times New Roman" w:cs="Times New Roman"/>
          <w:color w:val="000000"/>
          <w:sz w:val="24"/>
          <w:szCs w:val="24"/>
        </w:rPr>
        <w:t xml:space="preserve">Dešifrujte: </w:t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284894">
        <w:rPr>
          <w:rFonts w:ascii="Times New Roman" w:hAnsi="Times New Roman" w:cs="Times New Roman"/>
          <w:color w:val="000000"/>
          <w:sz w:val="24"/>
          <w:szCs w:val="24"/>
        </w:rPr>
        <w:t>-.-./---//-.-./…</w:t>
      </w:r>
      <w:proofErr w:type="gramEnd"/>
      <w:r w:rsidRPr="00284894">
        <w:rPr>
          <w:rFonts w:ascii="Times New Roman" w:hAnsi="Times New Roman" w:cs="Times New Roman"/>
          <w:color w:val="000000"/>
          <w:sz w:val="24"/>
          <w:szCs w:val="24"/>
        </w:rPr>
        <w:t>./-.-././…//--/..-/--.././…///</w:t>
      </w:r>
    </w:p>
    <w:p w:rsidR="00284894" w:rsidRDefault="00284894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284894" w:rsidRDefault="00284894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511308" w:rsidRDefault="00284894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284894" w:rsidRPr="00511308" w:rsidRDefault="00511308" w:rsidP="00511308">
      <w:r>
        <w:br w:type="page"/>
      </w:r>
    </w:p>
    <w:p w:rsidR="0001502D" w:rsidRPr="00E9553B" w:rsidRDefault="0001502D" w:rsidP="00625A49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bookmarkStart w:id="1" w:name="_Toc508745619"/>
      <w:bookmarkStart w:id="2" w:name="_Toc508916918"/>
      <w:bookmarkStart w:id="3" w:name="_Toc508917427"/>
      <w:bookmarkStart w:id="4" w:name="_Toc511914907"/>
      <w:bookmarkStart w:id="5" w:name="_Toc512000001"/>
      <w:bookmarkStart w:id="6" w:name="_Toc512977542"/>
      <w:bookmarkStart w:id="7" w:name="_Toc513160192"/>
      <w:bookmarkStart w:id="8" w:name="_Toc513227203"/>
      <w:r w:rsidRPr="00E9553B">
        <w:rPr>
          <w:rFonts w:ascii="Times New Roman" w:hAnsi="Times New Roman" w:cs="Times New Roman"/>
          <w:color w:val="002060"/>
          <w:sz w:val="24"/>
          <w:szCs w:val="24"/>
        </w:rPr>
        <w:lastRenderedPageBreak/>
        <w:t>Záměna znaků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160A87" w:rsidRPr="00160A87" w:rsidRDefault="00160A87" w:rsidP="00625A49">
      <w:pPr>
        <w:spacing w:before="100" w:beforeAutospacing="1" w:after="100" w:afterAutospacing="1" w:line="240" w:lineRule="auto"/>
        <w:jc w:val="both"/>
      </w:pPr>
      <w:r>
        <w:rPr>
          <w:noProof/>
          <w:lang w:eastAsia="cs-CZ"/>
        </w:rPr>
        <w:drawing>
          <wp:inline distT="0" distB="0" distL="0" distR="0" wp14:anchorId="02C67523" wp14:editId="1288736B">
            <wp:extent cx="6188710" cy="815975"/>
            <wp:effectExtent l="0" t="0" r="2540" b="317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81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894" w:rsidRPr="000A72DC" w:rsidRDefault="0001502D" w:rsidP="00625A49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 w:rsidRPr="0001502D">
        <w:rPr>
          <w:b/>
          <w:i/>
        </w:rPr>
        <w:t>Příklad</w:t>
      </w:r>
    </w:p>
    <w:p w:rsidR="000A72DC" w:rsidRDefault="000A72DC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Zašifrujte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3E9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3E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Kryptologie</w:t>
      </w:r>
    </w:p>
    <w:p w:rsidR="000A72DC" w:rsidRDefault="000A72DC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A72DC" w:rsidRPr="0001502D" w:rsidRDefault="000A72DC" w:rsidP="00625A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01502D" w:rsidRDefault="000A72DC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0A72DC" w:rsidRDefault="000A72DC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84894">
        <w:rPr>
          <w:rFonts w:ascii="Times New Roman" w:hAnsi="Times New Roman" w:cs="Times New Roman"/>
          <w:color w:val="000000"/>
          <w:sz w:val="24"/>
          <w:szCs w:val="24"/>
        </w:rPr>
        <w:t>Dešifrujte: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.---/--./----//.-/-/----/-.-/-./-…</w:t>
      </w:r>
      <w:proofErr w:type="gramEnd"/>
      <w:r w:rsidRPr="0001502D">
        <w:rPr>
          <w:rFonts w:ascii="Times New Roman" w:hAnsi="Times New Roman" w:cs="Times New Roman"/>
          <w:color w:val="000000"/>
          <w:sz w:val="24"/>
          <w:szCs w:val="24"/>
        </w:rPr>
        <w:t>/-//---.//.-./…/---/./.-./.-..///</w:t>
      </w:r>
    </w:p>
    <w:p w:rsidR="000A72DC" w:rsidRDefault="000A72DC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A72DC" w:rsidRDefault="000A72DC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0A72DC" w:rsidRPr="0001502D" w:rsidRDefault="000A72DC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E9553B" w:rsidRDefault="0001502D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9" w:name="_Toc508745620"/>
      <w:bookmarkStart w:id="10" w:name="_Toc508916919"/>
      <w:bookmarkStart w:id="11" w:name="_Toc508917428"/>
      <w:bookmarkStart w:id="12" w:name="_Toc511914908"/>
      <w:bookmarkStart w:id="13" w:name="_Toc512000002"/>
      <w:bookmarkStart w:id="14" w:name="_Toc512977543"/>
      <w:bookmarkStart w:id="15" w:name="_Toc513160193"/>
      <w:bookmarkStart w:id="16" w:name="_Toc513227204"/>
      <w:r w:rsidRPr="00E9553B">
        <w:rPr>
          <w:rFonts w:ascii="Times New Roman" w:hAnsi="Times New Roman" w:cs="Times New Roman"/>
          <w:color w:val="002060"/>
          <w:sz w:val="24"/>
          <w:szCs w:val="24"/>
        </w:rPr>
        <w:t>Zrcadlení značek v</w:t>
      </w:r>
      <w:r w:rsidR="00160A87" w:rsidRPr="00E9553B">
        <w:rPr>
          <w:rFonts w:ascii="Times New Roman" w:hAnsi="Times New Roman" w:cs="Times New Roman"/>
          <w:color w:val="002060"/>
          <w:sz w:val="24"/>
          <w:szCs w:val="24"/>
        </w:rPr>
        <w:t> </w:t>
      </w:r>
      <w:r w:rsidRPr="00E9553B">
        <w:rPr>
          <w:rFonts w:ascii="Times New Roman" w:hAnsi="Times New Roman" w:cs="Times New Roman"/>
          <w:color w:val="002060"/>
          <w:sz w:val="24"/>
          <w:szCs w:val="24"/>
        </w:rPr>
        <w:t>kódu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60A87" w:rsidRPr="00160A87" w:rsidRDefault="00160A87" w:rsidP="00342D3D">
      <w:pPr>
        <w:spacing w:before="100" w:beforeAutospacing="1" w:after="100" w:afterAutospacing="1" w:line="240" w:lineRule="auto"/>
      </w:pPr>
      <w:r>
        <w:rPr>
          <w:noProof/>
          <w:lang w:eastAsia="cs-CZ"/>
        </w:rPr>
        <w:drawing>
          <wp:inline distT="0" distB="0" distL="0" distR="0" wp14:anchorId="61B34DD1" wp14:editId="36BD4103">
            <wp:extent cx="6188710" cy="570865"/>
            <wp:effectExtent l="0" t="0" r="2540" b="635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02D" w:rsidRPr="0001502D" w:rsidRDefault="000A72DC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0A72DC" w:rsidRDefault="000A72DC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Zašifrujte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3E9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3E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Kryptologie</w:t>
      </w:r>
    </w:p>
    <w:p w:rsidR="000A72DC" w:rsidRDefault="000A72DC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A72DC" w:rsidRPr="002E3857" w:rsidRDefault="000A72DC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2E3857" w:rsidRPr="002E3857" w:rsidRDefault="002E3857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84894">
        <w:rPr>
          <w:rFonts w:ascii="Times New Roman" w:hAnsi="Times New Roman" w:cs="Times New Roman"/>
          <w:color w:val="000000"/>
          <w:sz w:val="24"/>
          <w:szCs w:val="24"/>
        </w:rPr>
        <w:t xml:space="preserve">Dešifrujte: 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01502D">
        <w:rPr>
          <w:rFonts w:ascii="Times New Roman" w:hAnsi="Times New Roman" w:cs="Times New Roman"/>
          <w:color w:val="000000"/>
          <w:sz w:val="24"/>
          <w:szCs w:val="24"/>
        </w:rPr>
        <w:t>-.-/.-/../…</w:t>
      </w:r>
      <w:proofErr w:type="gramEnd"/>
      <w:r w:rsidRPr="0001502D">
        <w:rPr>
          <w:rFonts w:ascii="Times New Roman" w:hAnsi="Times New Roman" w:cs="Times New Roman"/>
          <w:color w:val="000000"/>
          <w:sz w:val="24"/>
          <w:szCs w:val="24"/>
        </w:rPr>
        <w:t>./--.-//---./…/---/-..//.-/./--/..//-../.-.-/../-/./..-././//</w:t>
      </w:r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E9553B" w:rsidRDefault="0001502D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17" w:name="_Toc508745621"/>
      <w:bookmarkStart w:id="18" w:name="_Toc508916920"/>
      <w:bookmarkStart w:id="19" w:name="_Toc508917429"/>
      <w:bookmarkStart w:id="20" w:name="_Toc511914909"/>
      <w:bookmarkStart w:id="21" w:name="_Toc512000003"/>
      <w:bookmarkStart w:id="22" w:name="_Toc512977544"/>
      <w:bookmarkStart w:id="23" w:name="_Toc513160194"/>
      <w:bookmarkStart w:id="24" w:name="_Toc513227205"/>
      <w:r w:rsidRPr="00E9553B">
        <w:rPr>
          <w:rFonts w:ascii="Times New Roman" w:hAnsi="Times New Roman" w:cs="Times New Roman"/>
          <w:color w:val="002060"/>
          <w:sz w:val="24"/>
          <w:szCs w:val="24"/>
        </w:rPr>
        <w:lastRenderedPageBreak/>
        <w:t>Kódování pomocí abecedy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160A87" w:rsidRPr="00160A87" w:rsidRDefault="00160A87" w:rsidP="00342D3D">
      <w:pPr>
        <w:spacing w:before="100" w:beforeAutospacing="1" w:after="100" w:afterAutospacing="1" w:line="240" w:lineRule="auto"/>
      </w:pPr>
      <w:r>
        <w:rPr>
          <w:noProof/>
          <w:lang w:eastAsia="cs-CZ"/>
        </w:rPr>
        <w:drawing>
          <wp:inline distT="0" distB="0" distL="0" distR="0" wp14:anchorId="637E7B14" wp14:editId="06448782">
            <wp:extent cx="6188710" cy="570865"/>
            <wp:effectExtent l="0" t="0" r="2540" b="635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02D" w:rsidRPr="0001502D" w:rsidRDefault="002E3857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A03381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857">
        <w:rPr>
          <w:rFonts w:ascii="Times New Roman" w:hAnsi="Times New Roman" w:cs="Times New Roman"/>
          <w:color w:val="000000"/>
          <w:sz w:val="24"/>
          <w:szCs w:val="24"/>
        </w:rPr>
        <w:t>Využijte k tomu klamavý text (např. „Pouze dvě věci jsou nekonečné. Vesmír a lidská hloupost.“)</w:t>
      </w:r>
    </w:p>
    <w:p w:rsidR="00160A87" w:rsidRDefault="00160A8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Zašifrujte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3E9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3E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E3857">
        <w:rPr>
          <w:rFonts w:ascii="Times New Roman" w:hAnsi="Times New Roman" w:cs="Times New Roman"/>
          <w:color w:val="000000"/>
          <w:sz w:val="24"/>
          <w:szCs w:val="24"/>
        </w:rPr>
        <w:t>Šifry jsou zábavné</w:t>
      </w:r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2E3857" w:rsidRPr="0001502D" w:rsidRDefault="00A03381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Šifrový text</w:t>
      </w:r>
      <w:r w:rsidR="002E3857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2E385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E385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E385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E3857" w:rsidRPr="00496B2A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</w:t>
      </w:r>
      <w:r w:rsidR="00496B2A">
        <w:rPr>
          <w:rFonts w:ascii="Times New Roman" w:hAnsi="Times New Roman" w:cs="Times New Roman"/>
          <w:color w:val="000000"/>
          <w:sz w:val="22"/>
          <w:szCs w:val="24"/>
        </w:rPr>
        <w:t>_____</w:t>
      </w:r>
    </w:p>
    <w:p w:rsidR="0001502D" w:rsidRPr="0001502D" w:rsidRDefault="002E3857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2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</w:t>
      </w:r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pOUz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eDv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ěV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ĚciJ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s 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oUNE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k On e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čNÉV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eSmí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r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aLId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ská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hl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ouP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OsTp ou Z e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dVěv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ĚcI</w:t>
      </w:r>
      <w:proofErr w:type="spellEnd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proofErr w:type="spellStart"/>
      <w:r w:rsidR="0001502D" w:rsidRPr="002E3857">
        <w:rPr>
          <w:rFonts w:ascii="Times New Roman" w:hAnsi="Times New Roman" w:cs="Times New Roman"/>
          <w:color w:val="000000"/>
          <w:sz w:val="22"/>
          <w:szCs w:val="24"/>
        </w:rPr>
        <w:t>jS</w:t>
      </w:r>
      <w:proofErr w:type="spellEnd"/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2E3857" w:rsidRP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E9553B" w:rsidRDefault="0001502D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25" w:name="_Toc508916921"/>
      <w:bookmarkStart w:id="26" w:name="_Toc508917430"/>
      <w:bookmarkStart w:id="27" w:name="_Toc511914910"/>
      <w:bookmarkStart w:id="28" w:name="_Toc512000004"/>
      <w:bookmarkStart w:id="29" w:name="_Toc512977545"/>
      <w:bookmarkStart w:id="30" w:name="_Toc513160195"/>
      <w:bookmarkStart w:id="31" w:name="_Toc513227206"/>
      <w:r w:rsidRPr="00E9553B">
        <w:rPr>
          <w:rFonts w:ascii="Times New Roman" w:hAnsi="Times New Roman" w:cs="Times New Roman"/>
          <w:color w:val="002060"/>
          <w:sz w:val="24"/>
          <w:szCs w:val="24"/>
        </w:rPr>
        <w:t>Kódování pomocí čísel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160A87" w:rsidRPr="00160A87" w:rsidRDefault="00160A87" w:rsidP="00342D3D">
      <w:pPr>
        <w:spacing w:before="100" w:beforeAutospacing="1" w:after="100" w:afterAutospacing="1" w:line="240" w:lineRule="auto"/>
      </w:pPr>
      <w:r>
        <w:rPr>
          <w:noProof/>
          <w:lang w:eastAsia="cs-CZ"/>
        </w:rPr>
        <w:drawing>
          <wp:inline distT="0" distB="0" distL="0" distR="0" wp14:anchorId="6CB27A50" wp14:editId="160B4C7F">
            <wp:extent cx="6188710" cy="570865"/>
            <wp:effectExtent l="0" t="0" r="2540" b="635"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02D" w:rsidRPr="0001502D" w:rsidRDefault="002E3857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2E3857" w:rsidRPr="00160A8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Zašifrujte</w:t>
      </w:r>
      <w:r w:rsidR="0001502D" w:rsidRPr="0001502D">
        <w:rPr>
          <w:rFonts w:ascii="Times New Roman" w:hAnsi="Times New Roman" w:cs="Times New Roman"/>
          <w:sz w:val="24"/>
          <w:szCs w:val="24"/>
        </w:rPr>
        <w:t xml:space="preserve">: </w:t>
      </w:r>
      <w:r w:rsidR="0091173E">
        <w:rPr>
          <w:rFonts w:ascii="Times New Roman" w:hAnsi="Times New Roman" w:cs="Times New Roman"/>
          <w:sz w:val="24"/>
          <w:szCs w:val="24"/>
        </w:rPr>
        <w:tab/>
      </w:r>
      <w:r w:rsidR="004D3E98">
        <w:rPr>
          <w:rFonts w:ascii="Times New Roman" w:hAnsi="Times New Roman" w:cs="Times New Roman"/>
          <w:sz w:val="24"/>
          <w:szCs w:val="24"/>
        </w:rPr>
        <w:tab/>
      </w:r>
      <w:r w:rsidR="004D3E98">
        <w:rPr>
          <w:rFonts w:ascii="Times New Roman" w:hAnsi="Times New Roman" w:cs="Times New Roman"/>
          <w:sz w:val="24"/>
          <w:szCs w:val="24"/>
        </w:rPr>
        <w:tab/>
      </w:r>
      <w:r w:rsidR="0001502D" w:rsidRPr="00236136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2E3857" w:rsidRDefault="002E385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2E3857" w:rsidRPr="00511308" w:rsidRDefault="00A03381" w:rsidP="00511308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16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Šifrový text</w:t>
      </w:r>
      <w:r w:rsidR="002E3857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2E385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E385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E385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E3857" w:rsidRPr="00496B2A">
        <w:rPr>
          <w:rFonts w:ascii="Times New Roman" w:hAnsi="Times New Roman" w:cs="Times New Roman"/>
          <w:color w:val="000000"/>
          <w:sz w:val="16"/>
          <w:szCs w:val="24"/>
        </w:rPr>
        <w:t>__________________________________________________</w:t>
      </w:r>
      <w:r w:rsidR="00496B2A">
        <w:rPr>
          <w:rFonts w:ascii="Times New Roman" w:hAnsi="Times New Roman" w:cs="Times New Roman"/>
          <w:color w:val="000000"/>
          <w:sz w:val="16"/>
          <w:szCs w:val="24"/>
        </w:rPr>
        <w:t>_________________________</w:t>
      </w:r>
    </w:p>
    <w:p w:rsidR="0001502D" w:rsidRPr="0001502D" w:rsidRDefault="00F33431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A03381" w:rsidRPr="00236136" w:rsidRDefault="009F3F5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</w:t>
      </w:r>
      <w:r w:rsidR="0001502D" w:rsidRPr="00236136">
        <w:rPr>
          <w:rFonts w:ascii="Times New Roman" w:hAnsi="Times New Roman" w:cs="Times New Roman"/>
          <w:color w:val="auto"/>
          <w:sz w:val="24"/>
          <w:szCs w:val="24"/>
        </w:rPr>
        <w:t xml:space="preserve">:  </w:t>
      </w:r>
      <m:oMath>
        <m:r>
          <m:rPr>
            <m:sty m:val="p"/>
          </m:rPr>
          <w:rPr>
            <w:rFonts w:ascii="Cambria Math" w:hAnsi="Cambria Math" w:cs="Times New Roman"/>
            <w:color w:val="auto"/>
            <w:sz w:val="24"/>
            <w:szCs w:val="24"/>
          </w:rPr>
          <m:t>2316 : 42 : 87 + 6721 × 2+51 – 22 × 7182 : 80 ×3 – 3245 : 30 × 98</m:t>
        </m:r>
        <m:r>
          <w:rPr>
            <w:rFonts w:ascii="Cambria Math" w:hAnsi="Cambria Math" w:cs="Times New Roman"/>
            <w:color w:val="auto"/>
            <w:sz w:val="24"/>
            <w:szCs w:val="24"/>
          </w:rPr>
          <m:t>= ?</m:t>
        </m:r>
      </m:oMath>
    </w:p>
    <w:p w:rsidR="00A03381" w:rsidRDefault="00A03381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32" w:name="_Toc508745623"/>
      <w:bookmarkStart w:id="33" w:name="_Toc508916922"/>
      <w:bookmarkStart w:id="34" w:name="_Toc508917431"/>
      <w:bookmarkStart w:id="35" w:name="_Toc511914911"/>
      <w:bookmarkStart w:id="36" w:name="_Toc512000005"/>
      <w:bookmarkStart w:id="37" w:name="_Toc512977546"/>
      <w:bookmarkStart w:id="38" w:name="_Toc513160196"/>
      <w:bookmarkStart w:id="39" w:name="_Toc513227207"/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A03381" w:rsidRDefault="00A03381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lastRenderedPageBreak/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A03381" w:rsidRPr="002E3857" w:rsidRDefault="00A03381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E9553B" w:rsidRDefault="0001502D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9553B">
        <w:rPr>
          <w:rFonts w:ascii="Times New Roman" w:hAnsi="Times New Roman" w:cs="Times New Roman"/>
          <w:color w:val="002060"/>
          <w:sz w:val="24"/>
          <w:szCs w:val="24"/>
        </w:rPr>
        <w:t>Kódování pomocí písmen a čísel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160A87" w:rsidRPr="00160A87" w:rsidRDefault="00160A87" w:rsidP="00342D3D">
      <w:pPr>
        <w:spacing w:before="100" w:beforeAutospacing="1" w:after="100" w:afterAutospacing="1" w:line="240" w:lineRule="auto"/>
      </w:pPr>
      <w:r>
        <w:rPr>
          <w:noProof/>
          <w:lang w:eastAsia="cs-CZ"/>
        </w:rPr>
        <w:drawing>
          <wp:inline distT="0" distB="0" distL="0" distR="0" wp14:anchorId="57295810" wp14:editId="68244D01">
            <wp:extent cx="6188710" cy="570865"/>
            <wp:effectExtent l="0" t="0" r="2540" b="635"/>
            <wp:docPr id="33" name="Obráze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2B2" w:rsidRPr="00E422B2" w:rsidRDefault="00E422B2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E422B2" w:rsidRPr="00160A87" w:rsidRDefault="00E422B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Zašifrujte</w:t>
      </w:r>
      <w:r w:rsidRPr="0001502D">
        <w:rPr>
          <w:rFonts w:ascii="Times New Roman" w:hAnsi="Times New Roman" w:cs="Times New Roman"/>
          <w:sz w:val="24"/>
          <w:szCs w:val="24"/>
        </w:rPr>
        <w:t xml:space="preserve">: </w:t>
      </w:r>
      <w:r w:rsidR="0091173E">
        <w:rPr>
          <w:rFonts w:ascii="Times New Roman" w:hAnsi="Times New Roman" w:cs="Times New Roman"/>
          <w:sz w:val="24"/>
          <w:szCs w:val="24"/>
        </w:rPr>
        <w:tab/>
      </w:r>
      <w:r w:rsidR="004D3E98">
        <w:rPr>
          <w:rFonts w:ascii="Times New Roman" w:hAnsi="Times New Roman" w:cs="Times New Roman"/>
          <w:sz w:val="24"/>
          <w:szCs w:val="24"/>
        </w:rPr>
        <w:tab/>
      </w:r>
      <w:r w:rsidR="004D3E98">
        <w:rPr>
          <w:rFonts w:ascii="Times New Roman" w:hAnsi="Times New Roman" w:cs="Times New Roman"/>
          <w:sz w:val="24"/>
          <w:szCs w:val="24"/>
        </w:rPr>
        <w:tab/>
      </w:r>
      <w:r w:rsidRPr="00160A87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p w:rsidR="00E422B2" w:rsidRDefault="00E422B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E422B2" w:rsidRDefault="00E422B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E422B2" w:rsidRPr="004C02C7" w:rsidRDefault="00E422B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01502D" w:rsidRDefault="00E422B2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ind w:left="357" w:hanging="357"/>
        <w:rPr>
          <w:b/>
          <w:i/>
        </w:rPr>
      </w:pPr>
      <w:r>
        <w:rPr>
          <w:b/>
          <w:i/>
        </w:rPr>
        <w:t>Příklad</w:t>
      </w:r>
    </w:p>
    <w:p w:rsidR="00E422B2" w:rsidRPr="00160A87" w:rsidRDefault="00E422B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</w:t>
      </w:r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:  K28 4o7 47 670e 4F3 </w:t>
      </w:r>
      <w:proofErr w:type="spellStart"/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>Jmn</w:t>
      </w:r>
      <w:proofErr w:type="spellEnd"/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 Ec22 z279 45 4zTd 3 712 5g R </w:t>
      </w:r>
      <w:proofErr w:type="spellStart"/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>vbm</w:t>
      </w:r>
      <w:proofErr w:type="spellEnd"/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 w1 7 RF20 7kl6 </w:t>
      </w:r>
      <w:proofErr w:type="spellStart"/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>RoB</w:t>
      </w:r>
      <w:proofErr w:type="spellEnd"/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>sa</w:t>
      </w:r>
      <w:proofErr w:type="spellEnd"/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 1h45 11X 234d 49a</w:t>
      </w:r>
    </w:p>
    <w:p w:rsidR="00E422B2" w:rsidRDefault="00E422B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E422B2" w:rsidRDefault="00E422B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E422B2" w:rsidRPr="002E3857" w:rsidRDefault="00E422B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Default="0001502D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40" w:name="_Toc508745624"/>
      <w:bookmarkStart w:id="41" w:name="_Toc508916923"/>
      <w:bookmarkStart w:id="42" w:name="_Toc508917432"/>
      <w:bookmarkStart w:id="43" w:name="_Toc511914912"/>
      <w:bookmarkStart w:id="44" w:name="_Toc512000006"/>
      <w:bookmarkStart w:id="45" w:name="_Toc512977547"/>
      <w:bookmarkStart w:id="46" w:name="_Toc513160197"/>
      <w:bookmarkStart w:id="47" w:name="_Toc513227208"/>
      <w:r w:rsidRPr="00E9553B">
        <w:rPr>
          <w:rFonts w:ascii="Times New Roman" w:hAnsi="Times New Roman" w:cs="Times New Roman"/>
          <w:color w:val="002060"/>
          <w:sz w:val="24"/>
          <w:szCs w:val="24"/>
        </w:rPr>
        <w:t xml:space="preserve">Kódování pomocí 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E422B2" w:rsidRPr="00E9553B">
        <w:rPr>
          <w:rFonts w:ascii="Times New Roman" w:hAnsi="Times New Roman" w:cs="Times New Roman"/>
          <w:color w:val="002060"/>
          <w:sz w:val="24"/>
          <w:szCs w:val="24"/>
        </w:rPr>
        <w:t>vlnek</w:t>
      </w:r>
    </w:p>
    <w:p w:rsidR="00821E08" w:rsidRPr="00821E08" w:rsidRDefault="00821E08" w:rsidP="00821E08">
      <w:pPr>
        <w:jc w:val="center"/>
      </w:pPr>
      <w:r>
        <w:rPr>
          <w:noProof/>
          <w:lang w:eastAsia="cs-CZ"/>
        </w:rPr>
        <w:drawing>
          <wp:inline distT="0" distB="0" distL="0" distR="0" wp14:anchorId="64715206" wp14:editId="6A64A058">
            <wp:extent cx="6188710" cy="570865"/>
            <wp:effectExtent l="0" t="0" r="2540" b="635"/>
            <wp:docPr id="35" name="Obráze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60A" w:rsidRPr="00BD360A" w:rsidRDefault="00BD360A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BD360A" w:rsidRPr="00821E08" w:rsidRDefault="0001502D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61375214" wp14:editId="2254AC53">
            <wp:simplePos x="0" y="0"/>
            <wp:positionH relativeFrom="page">
              <wp:posOffset>2564986</wp:posOffset>
            </wp:positionH>
            <wp:positionV relativeFrom="paragraph">
              <wp:posOffset>635</wp:posOffset>
            </wp:positionV>
            <wp:extent cx="3178810" cy="211455"/>
            <wp:effectExtent l="0" t="0" r="2540" b="0"/>
            <wp:wrapTight wrapText="bothSides">
              <wp:wrapPolygon edited="0">
                <wp:start x="0" y="0"/>
                <wp:lineTo x="0" y="19459"/>
                <wp:lineTo x="21488" y="19459"/>
                <wp:lineTo x="21488" y="0"/>
                <wp:lineTo x="0" y="0"/>
              </wp:wrapPolygon>
            </wp:wrapTight>
            <wp:docPr id="11" name="Obrázek 11" descr="D:\School\Magisterske_studium\DP\DP_zabka\vlnk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School\Magisterske_studium\DP\DP_zabka\vlnky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81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360A">
        <w:rPr>
          <w:rFonts w:ascii="Times New Roman" w:hAnsi="Times New Roman" w:cs="Times New Roman"/>
          <w:color w:val="000000"/>
          <w:sz w:val="24"/>
          <w:szCs w:val="24"/>
        </w:rPr>
        <w:t>Dešifrujte</w:t>
      </w:r>
      <w:r w:rsidRPr="00BD360A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BD360A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BD360A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236136" w:rsidRPr="00236136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E9553B" w:rsidRDefault="0001502D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48" w:name="_Toc513227209"/>
      <w:r w:rsidRPr="00E9553B">
        <w:rPr>
          <w:rFonts w:ascii="Times New Roman" w:hAnsi="Times New Roman" w:cs="Times New Roman"/>
          <w:color w:val="002060"/>
          <w:sz w:val="24"/>
          <w:szCs w:val="24"/>
        </w:rPr>
        <w:lastRenderedPageBreak/>
        <w:t>ASCII kód</w:t>
      </w:r>
      <w:bookmarkEnd w:id="48"/>
    </w:p>
    <w:p w:rsidR="00BD360A" w:rsidRPr="00BD360A" w:rsidRDefault="00BD360A" w:rsidP="00342D3D">
      <w:pPr>
        <w:spacing w:before="100" w:beforeAutospacing="1" w:after="100" w:afterAutospacing="1" w:line="240" w:lineRule="auto"/>
      </w:pPr>
      <w:r w:rsidRPr="00BD360A">
        <w:rPr>
          <w:rFonts w:ascii="Times New Roman" w:hAnsi="Times New Roman" w:cs="Times New Roman"/>
          <w:noProof/>
          <w:color w:val="000000"/>
          <w:sz w:val="24"/>
          <w:szCs w:val="24"/>
          <w:lang w:eastAsia="cs-CZ"/>
        </w:rPr>
        <w:drawing>
          <wp:inline distT="0" distB="0" distL="0" distR="0" wp14:anchorId="023B3BD1" wp14:editId="35726844">
            <wp:extent cx="6188710" cy="5526405"/>
            <wp:effectExtent l="0" t="0" r="2540" b="635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52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60A" w:rsidRPr="00BD360A" w:rsidRDefault="00BD360A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BD360A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Zašifrujte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3E9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3E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Kryptologie</w:t>
      </w:r>
    </w:p>
    <w:p w:rsidR="00BD360A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613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BD360A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ASCII kód (DEC):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</w:t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>______</w:t>
      </w:r>
    </w:p>
    <w:p w:rsidR="00BD360A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ASCII kód (HEX)</w:t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91173E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Šifrový text (DEC) - pětice</w:t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511308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Šifrový text (HEX) - pětice</w:t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BD360A" w:rsidRPr="00511308" w:rsidRDefault="00511308" w:rsidP="00511308">
      <w:r>
        <w:br w:type="page"/>
      </w:r>
    </w:p>
    <w:p w:rsidR="00BD360A" w:rsidRPr="00091302" w:rsidRDefault="00BD360A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lastRenderedPageBreak/>
        <w:t>Příklad</w:t>
      </w:r>
    </w:p>
    <w:p w:rsidR="0001502D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</w:t>
      </w:r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>90738   49078   65776   97865   66797   47986   6584</w:t>
      </w:r>
    </w:p>
    <w:p w:rsidR="00BD360A" w:rsidRDefault="00BD360A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ASCII (DEC):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BD360A" w:rsidRPr="0001502D" w:rsidRDefault="0091173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01502D" w:rsidRDefault="0001502D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1173E"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E9553B" w:rsidRDefault="0001502D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49" w:name="_Toc513227210"/>
      <w:r w:rsidRPr="00E9553B">
        <w:rPr>
          <w:rFonts w:ascii="Times New Roman" w:hAnsi="Times New Roman" w:cs="Times New Roman"/>
          <w:color w:val="002060"/>
          <w:sz w:val="24"/>
          <w:szCs w:val="24"/>
        </w:rPr>
        <w:t>Mobilní kód</w:t>
      </w:r>
      <w:bookmarkEnd w:id="49"/>
    </w:p>
    <w:p w:rsidR="00160A87" w:rsidRPr="00160A87" w:rsidRDefault="00160A87" w:rsidP="00342D3D">
      <w:pPr>
        <w:spacing w:before="100" w:beforeAutospacing="1" w:after="100" w:afterAutospacing="1" w:line="240" w:lineRule="auto"/>
        <w:jc w:val="center"/>
      </w:pPr>
      <w:r w:rsidRPr="006C5B23">
        <w:rPr>
          <w:rFonts w:ascii="Times New Roman" w:hAnsi="Times New Roman" w:cs="Times New Roman"/>
          <w:noProof/>
          <w:color w:val="000000"/>
          <w:sz w:val="24"/>
          <w:szCs w:val="24"/>
          <w:lang w:eastAsia="cs-CZ"/>
        </w:rPr>
        <w:drawing>
          <wp:inline distT="0" distB="0" distL="0" distR="0" wp14:anchorId="7CFB6C7B" wp14:editId="547DA185">
            <wp:extent cx="1538029" cy="3568229"/>
            <wp:effectExtent l="0" t="0" r="5080" b="0"/>
            <wp:docPr id="12292" name="Picture 4" descr="https://cdn.electroworld.cz/images/img-large/8/402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Picture 4" descr="https://cdn.electroworld.cz/images/img-large/8/40229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52" t="6011" r="13352" b="6815"/>
                    <a:stretch/>
                  </pic:blipFill>
                  <pic:spPr bwMode="auto">
                    <a:xfrm>
                      <a:off x="0" y="0"/>
                      <a:ext cx="1557187" cy="3612676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B11AA7" w:rsidRPr="00160A87" w:rsidRDefault="00B11AA7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6C5B23" w:rsidRDefault="009F3F5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Zašifrujte</w:t>
      </w:r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 xml:space="preserve">:   </w:t>
      </w:r>
      <w:r w:rsidR="00BD19D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19D7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1502D" w:rsidRPr="0001502D">
        <w:rPr>
          <w:rFonts w:ascii="Times New Roman" w:hAnsi="Times New Roman" w:cs="Times New Roman"/>
          <w:color w:val="000000"/>
          <w:sz w:val="24"/>
          <w:szCs w:val="24"/>
        </w:rPr>
        <w:t>Kryptologie</w:t>
      </w:r>
    </w:p>
    <w:p w:rsidR="006C5B23" w:rsidRDefault="006C5B23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5BF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6C5B23" w:rsidRPr="00E422B2" w:rsidRDefault="006C5B23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01502D" w:rsidRDefault="006C5B23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01502D" w:rsidRDefault="00B11AA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Dešifrujte:</w:t>
      </w:r>
      <w:r w:rsidR="00C75BF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C75BF4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B11AA7">
        <w:rPr>
          <w:rFonts w:ascii="Times New Roman" w:hAnsi="Times New Roman" w:cs="Times New Roman"/>
          <w:color w:val="000000"/>
          <w:sz w:val="24"/>
          <w:szCs w:val="24"/>
        </w:rPr>
        <w:t xml:space="preserve">222 666 8 33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66 33 9999 2 22 444 5 33 </w:t>
      </w:r>
      <w:r w:rsidRPr="00B11AA7">
        <w:rPr>
          <w:rFonts w:ascii="Times New Roman" w:hAnsi="Times New Roman" w:cs="Times New Roman"/>
          <w:color w:val="000000"/>
          <w:sz w:val="24"/>
          <w:szCs w:val="24"/>
        </w:rPr>
        <w:t>8 666 8 33 7 666 7777 444 555 444</w:t>
      </w:r>
    </w:p>
    <w:p w:rsidR="00B11AA7" w:rsidRDefault="00B11AA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  <w:r w:rsidR="00C75BF4"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B11AA7" w:rsidRPr="00E422B2" w:rsidRDefault="00B11AA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  <w:r w:rsidR="00C75BF4"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Default="0001502D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50" w:name="_Toc513227211"/>
      <w:r w:rsidRPr="00E9553B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1337 </w:t>
      </w:r>
      <w:r w:rsidR="00160A87" w:rsidRPr="00E9553B">
        <w:rPr>
          <w:rFonts w:ascii="Times New Roman" w:hAnsi="Times New Roman" w:cs="Times New Roman"/>
          <w:color w:val="002060"/>
          <w:sz w:val="24"/>
          <w:szCs w:val="24"/>
        </w:rPr>
        <w:t>–</w:t>
      </w:r>
      <w:r w:rsidRPr="00E9553B">
        <w:rPr>
          <w:rFonts w:ascii="Times New Roman" w:hAnsi="Times New Roman" w:cs="Times New Roman"/>
          <w:color w:val="002060"/>
          <w:sz w:val="24"/>
          <w:szCs w:val="24"/>
        </w:rPr>
        <w:t xml:space="preserve"> Leetspeak</w:t>
      </w:r>
      <w:bookmarkEnd w:id="50"/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"/>
        <w:gridCol w:w="402"/>
        <w:gridCol w:w="369"/>
        <w:gridCol w:w="398"/>
        <w:gridCol w:w="322"/>
        <w:gridCol w:w="383"/>
        <w:gridCol w:w="342"/>
        <w:gridCol w:w="400"/>
        <w:gridCol w:w="386"/>
        <w:gridCol w:w="401"/>
        <w:gridCol w:w="343"/>
        <w:gridCol w:w="386"/>
        <w:gridCol w:w="407"/>
        <w:gridCol w:w="343"/>
        <w:gridCol w:w="343"/>
        <w:gridCol w:w="370"/>
        <w:gridCol w:w="386"/>
        <w:gridCol w:w="343"/>
        <w:gridCol w:w="343"/>
        <w:gridCol w:w="337"/>
        <w:gridCol w:w="357"/>
        <w:gridCol w:w="386"/>
        <w:gridCol w:w="407"/>
        <w:gridCol w:w="411"/>
        <w:gridCol w:w="386"/>
        <w:gridCol w:w="447"/>
      </w:tblGrid>
      <w:tr w:rsidR="00AE67F2" w:rsidRPr="00586FAA" w:rsidTr="00EF34E7">
        <w:trPr>
          <w:trHeight w:val="397"/>
          <w:jc w:val="center"/>
        </w:trPr>
        <w:tc>
          <w:tcPr>
            <w:tcW w:w="17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A</w:t>
            </w:r>
          </w:p>
        </w:tc>
        <w:tc>
          <w:tcPr>
            <w:tcW w:w="210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B</w:t>
            </w:r>
          </w:p>
        </w:tc>
        <w:tc>
          <w:tcPr>
            <w:tcW w:w="193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C</w:t>
            </w:r>
          </w:p>
        </w:tc>
        <w:tc>
          <w:tcPr>
            <w:tcW w:w="208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</w:t>
            </w:r>
          </w:p>
        </w:tc>
        <w:tc>
          <w:tcPr>
            <w:tcW w:w="16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E</w:t>
            </w:r>
          </w:p>
        </w:tc>
        <w:tc>
          <w:tcPr>
            <w:tcW w:w="200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F</w:t>
            </w:r>
          </w:p>
        </w:tc>
        <w:tc>
          <w:tcPr>
            <w:tcW w:w="17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G</w:t>
            </w:r>
          </w:p>
        </w:tc>
        <w:tc>
          <w:tcPr>
            <w:tcW w:w="20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H</w:t>
            </w:r>
          </w:p>
        </w:tc>
        <w:tc>
          <w:tcPr>
            <w:tcW w:w="202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I</w:t>
            </w:r>
          </w:p>
        </w:tc>
        <w:tc>
          <w:tcPr>
            <w:tcW w:w="20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</w:t>
            </w:r>
          </w:p>
        </w:tc>
        <w:tc>
          <w:tcPr>
            <w:tcW w:w="17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K</w:t>
            </w:r>
          </w:p>
        </w:tc>
        <w:tc>
          <w:tcPr>
            <w:tcW w:w="201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</w:p>
        </w:tc>
        <w:tc>
          <w:tcPr>
            <w:tcW w:w="202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M</w:t>
            </w:r>
          </w:p>
        </w:tc>
        <w:tc>
          <w:tcPr>
            <w:tcW w:w="17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</w:t>
            </w:r>
          </w:p>
        </w:tc>
        <w:tc>
          <w:tcPr>
            <w:tcW w:w="17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O</w:t>
            </w:r>
          </w:p>
        </w:tc>
        <w:tc>
          <w:tcPr>
            <w:tcW w:w="193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</w:t>
            </w:r>
          </w:p>
        </w:tc>
        <w:tc>
          <w:tcPr>
            <w:tcW w:w="201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Q</w:t>
            </w:r>
          </w:p>
        </w:tc>
        <w:tc>
          <w:tcPr>
            <w:tcW w:w="17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R</w:t>
            </w:r>
          </w:p>
        </w:tc>
        <w:tc>
          <w:tcPr>
            <w:tcW w:w="17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S</w:t>
            </w:r>
          </w:p>
        </w:tc>
        <w:tc>
          <w:tcPr>
            <w:tcW w:w="176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T</w:t>
            </w:r>
          </w:p>
        </w:tc>
        <w:tc>
          <w:tcPr>
            <w:tcW w:w="17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U</w:t>
            </w:r>
          </w:p>
        </w:tc>
        <w:tc>
          <w:tcPr>
            <w:tcW w:w="201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V</w:t>
            </w:r>
          </w:p>
        </w:tc>
        <w:tc>
          <w:tcPr>
            <w:tcW w:w="209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W</w:t>
            </w:r>
          </w:p>
        </w:tc>
        <w:tc>
          <w:tcPr>
            <w:tcW w:w="193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X</w:t>
            </w:r>
          </w:p>
        </w:tc>
        <w:tc>
          <w:tcPr>
            <w:tcW w:w="201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Y</w:t>
            </w:r>
          </w:p>
        </w:tc>
        <w:tc>
          <w:tcPr>
            <w:tcW w:w="193" w:type="pct"/>
            <w:shd w:val="clear" w:color="auto" w:fill="002060"/>
            <w:noWrap/>
            <w:vAlign w:val="center"/>
            <w:hideMark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Z</w:t>
            </w:r>
          </w:p>
        </w:tc>
      </w:tr>
      <w:tr w:rsidR="00AE67F2" w:rsidRPr="00586FAA" w:rsidTr="00EF34E7">
        <w:trPr>
          <w:trHeight w:val="397"/>
          <w:jc w:val="center"/>
        </w:trPr>
        <w:tc>
          <w:tcPr>
            <w:tcW w:w="17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4</w:t>
            </w:r>
          </w:p>
        </w:tc>
        <w:tc>
          <w:tcPr>
            <w:tcW w:w="210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8</w:t>
            </w:r>
          </w:p>
        </w:tc>
        <w:tc>
          <w:tcPr>
            <w:tcW w:w="193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</w:t>
            </w:r>
          </w:p>
        </w:tc>
        <w:tc>
          <w:tcPr>
            <w:tcW w:w="208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|)</w:t>
            </w:r>
          </w:p>
        </w:tc>
        <w:tc>
          <w:tcPr>
            <w:tcW w:w="16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</w:t>
            </w:r>
          </w:p>
        </w:tc>
        <w:tc>
          <w:tcPr>
            <w:tcW w:w="200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proofErr w:type="spellStart"/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ph</w:t>
            </w:r>
            <w:proofErr w:type="spellEnd"/>
          </w:p>
        </w:tc>
        <w:tc>
          <w:tcPr>
            <w:tcW w:w="17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6</w:t>
            </w:r>
          </w:p>
        </w:tc>
        <w:tc>
          <w:tcPr>
            <w:tcW w:w="20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|-|</w:t>
            </w:r>
          </w:p>
        </w:tc>
        <w:tc>
          <w:tcPr>
            <w:tcW w:w="202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!</w:t>
            </w:r>
          </w:p>
        </w:tc>
        <w:tc>
          <w:tcPr>
            <w:tcW w:w="20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_|</w:t>
            </w:r>
          </w:p>
        </w:tc>
        <w:tc>
          <w:tcPr>
            <w:tcW w:w="17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|&lt;</w:t>
            </w:r>
          </w:p>
        </w:tc>
        <w:tc>
          <w:tcPr>
            <w:tcW w:w="201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1</w:t>
            </w:r>
          </w:p>
        </w:tc>
        <w:tc>
          <w:tcPr>
            <w:tcW w:w="202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/\/\</w:t>
            </w:r>
          </w:p>
        </w:tc>
        <w:tc>
          <w:tcPr>
            <w:tcW w:w="17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/\/</w:t>
            </w:r>
          </w:p>
        </w:tc>
        <w:tc>
          <w:tcPr>
            <w:tcW w:w="17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0</w:t>
            </w:r>
          </w:p>
        </w:tc>
        <w:tc>
          <w:tcPr>
            <w:tcW w:w="193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|&gt;</w:t>
            </w:r>
          </w:p>
        </w:tc>
        <w:tc>
          <w:tcPr>
            <w:tcW w:w="201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0,</w:t>
            </w:r>
          </w:p>
        </w:tc>
        <w:tc>
          <w:tcPr>
            <w:tcW w:w="17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|2</w:t>
            </w:r>
          </w:p>
        </w:tc>
        <w:tc>
          <w:tcPr>
            <w:tcW w:w="17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5</w:t>
            </w:r>
          </w:p>
        </w:tc>
        <w:tc>
          <w:tcPr>
            <w:tcW w:w="176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7</w:t>
            </w:r>
          </w:p>
        </w:tc>
        <w:tc>
          <w:tcPr>
            <w:tcW w:w="17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|_|</w:t>
            </w:r>
          </w:p>
        </w:tc>
        <w:tc>
          <w:tcPr>
            <w:tcW w:w="201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\/</w:t>
            </w:r>
          </w:p>
        </w:tc>
        <w:tc>
          <w:tcPr>
            <w:tcW w:w="209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\/\/</w:t>
            </w:r>
          </w:p>
        </w:tc>
        <w:tc>
          <w:tcPr>
            <w:tcW w:w="193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&gt;&lt;</w:t>
            </w:r>
          </w:p>
        </w:tc>
        <w:tc>
          <w:tcPr>
            <w:tcW w:w="201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`/</w:t>
            </w:r>
          </w:p>
        </w:tc>
        <w:tc>
          <w:tcPr>
            <w:tcW w:w="193" w:type="pct"/>
            <w:shd w:val="clear" w:color="auto" w:fill="314F7F"/>
            <w:noWrap/>
            <w:vAlign w:val="center"/>
          </w:tcPr>
          <w:p w:rsidR="003B3688" w:rsidRPr="00E37646" w:rsidRDefault="003B3688" w:rsidP="003B3688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proofErr w:type="spellStart"/>
            <w:r w:rsidRPr="00E3764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see</w:t>
            </w:r>
            <w:proofErr w:type="spellEnd"/>
          </w:p>
        </w:tc>
      </w:tr>
    </w:tbl>
    <w:p w:rsidR="00BD19D7" w:rsidRPr="00160A87" w:rsidRDefault="00B11AA7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01502D" w:rsidRPr="00160A87" w:rsidRDefault="009F3F5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Zašifrujte</w:t>
      </w:r>
      <w:r w:rsidR="0001502D" w:rsidRPr="00160A8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BD19D7" w:rsidRPr="00160A8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19D7" w:rsidRPr="00160A8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19D7" w:rsidRPr="00160A8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1502D" w:rsidRPr="00160A87">
        <w:rPr>
          <w:rFonts w:ascii="Times New Roman" w:hAnsi="Times New Roman" w:cs="Times New Roman"/>
          <w:color w:val="000000"/>
          <w:sz w:val="24"/>
          <w:szCs w:val="24"/>
        </w:rPr>
        <w:t>Kryptologie</w:t>
      </w:r>
    </w:p>
    <w:p w:rsidR="00BD19D7" w:rsidRDefault="00BD19D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5BF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BD19D7" w:rsidRPr="00E422B2" w:rsidRDefault="00BD19D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01502D" w:rsidRPr="00BD19D7" w:rsidRDefault="00BD19D7" w:rsidP="00342D3D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BD19D7" w:rsidRDefault="00BD19D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="00696176" w:rsidRPr="00BD19D7">
        <w:rPr>
          <w:rFonts w:ascii="Times New Roman" w:hAnsi="Times New Roman" w:cs="Times New Roman"/>
          <w:color w:val="000000"/>
          <w:sz w:val="24"/>
          <w:szCs w:val="24"/>
        </w:rPr>
        <w:t>see</w:t>
      </w:r>
      <w:proofErr w:type="spellEnd"/>
      <w:r w:rsidR="00696176" w:rsidRPr="00BD19D7">
        <w:rPr>
          <w:rFonts w:ascii="Times New Roman" w:hAnsi="Times New Roman" w:cs="Times New Roman"/>
          <w:color w:val="000000"/>
          <w:sz w:val="24"/>
          <w:szCs w:val="24"/>
        </w:rPr>
        <w:t xml:space="preserve">  !  \/  0  7  _|  3  |&gt;  0  |-|  `/  8</w:t>
      </w:r>
    </w:p>
    <w:p w:rsidR="00BD19D7" w:rsidRDefault="00BD19D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24B75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1444D0" w:rsidRDefault="00BD19D7" w:rsidP="001444D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8B0996" w:rsidRDefault="008B099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8B0996" w:rsidRPr="002F2AD7" w:rsidRDefault="002F2AD7" w:rsidP="008B0996">
      <w:pPr>
        <w:pStyle w:val="Nadpis3"/>
        <w:keepLines w:val="0"/>
        <w:numPr>
          <w:ilvl w:val="2"/>
          <w:numId w:val="0"/>
        </w:numPr>
        <w:tabs>
          <w:tab w:val="num" w:pos="720"/>
          <w:tab w:val="left" w:pos="1134"/>
        </w:tabs>
        <w:spacing w:before="100" w:beforeAutospacing="1" w:after="100" w:afterAutospacing="1" w:line="240" w:lineRule="auto"/>
        <w:ind w:left="720" w:hanging="720"/>
        <w:rPr>
          <w:rFonts w:ascii="Times New Roman" w:hAnsi="Times New Roman" w:cs="Times New Roman"/>
          <w:color w:val="002060"/>
          <w:sz w:val="28"/>
          <w:szCs w:val="24"/>
        </w:rPr>
      </w:pPr>
      <w:r w:rsidRPr="002F2AD7">
        <w:rPr>
          <w:rFonts w:ascii="Times New Roman" w:hAnsi="Times New Roman" w:cs="Times New Roman"/>
          <w:color w:val="002060"/>
          <w:sz w:val="28"/>
          <w:szCs w:val="24"/>
        </w:rPr>
        <w:lastRenderedPageBreak/>
        <w:t>BONUSOVÁ ÚLOHA PRO RYCHLEJŠÍ</w:t>
      </w:r>
      <w:r w:rsidR="00FA1FA5">
        <w:rPr>
          <w:rFonts w:ascii="Times New Roman" w:hAnsi="Times New Roman" w:cs="Times New Roman"/>
          <w:color w:val="002060"/>
          <w:sz w:val="28"/>
          <w:szCs w:val="24"/>
        </w:rPr>
        <w:t xml:space="preserve"> ŽÁKY</w:t>
      </w:r>
    </w:p>
    <w:p w:rsidR="008B0996" w:rsidRPr="00D735C1" w:rsidRDefault="008B0996" w:rsidP="008B0996">
      <w:pPr>
        <w:pStyle w:val="Nadpis51"/>
        <w:numPr>
          <w:ilvl w:val="0"/>
          <w:numId w:val="25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– kódování pomocí symbolů</w:t>
      </w:r>
    </w:p>
    <w:p w:rsidR="008B0996" w:rsidRPr="008B0996" w:rsidRDefault="008B0996" w:rsidP="008B099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Text</w:t>
      </w:r>
      <w:r w:rsidR="00844EC9">
        <w:rPr>
          <w:rFonts w:ascii="Times New Roman" w:hAnsi="Times New Roman" w:cs="Times New Roman"/>
          <w:color w:val="000000"/>
          <w:sz w:val="24"/>
          <w:szCs w:val="24"/>
        </w:rPr>
        <w:t xml:space="preserve"> libovolně zašifrujte (např. pomocí délky stébel trávy)</w:t>
      </w:r>
      <w:r w:rsidR="00374013">
        <w:rPr>
          <w:rFonts w:ascii="Times New Roman" w:hAnsi="Times New Roman" w:cs="Times New Roman"/>
          <w:color w:val="000000"/>
          <w:sz w:val="24"/>
          <w:szCs w:val="24"/>
        </w:rPr>
        <w:t>, můžete využít např. Malování.</w:t>
      </w:r>
    </w:p>
    <w:p w:rsidR="008B0996" w:rsidRPr="008B0996" w:rsidRDefault="00731E57" w:rsidP="008B099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Zašifrujte</w:t>
      </w:r>
      <w:r w:rsidR="008B0996" w:rsidRPr="008B099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  <w:r w:rsidR="00AE730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730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B0996" w:rsidRPr="008B0996">
        <w:rPr>
          <w:rFonts w:ascii="Times New Roman" w:hAnsi="Times New Roman" w:cs="Times New Roman"/>
          <w:color w:val="000000"/>
          <w:sz w:val="24"/>
          <w:szCs w:val="24"/>
        </w:rPr>
        <w:t xml:space="preserve">Šifry jsou zábavné </w:t>
      </w:r>
    </w:p>
    <w:p w:rsidR="00AE730D" w:rsidRDefault="00AE730D" w:rsidP="00844EC9">
      <w:pPr>
        <w:spacing w:before="120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AE730D" w:rsidRDefault="00AE730D" w:rsidP="00844EC9">
      <w:pPr>
        <w:spacing w:before="120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8B0996" w:rsidRPr="00F24B75" w:rsidRDefault="008B0996" w:rsidP="00844EC9">
      <w:pPr>
        <w:spacing w:before="120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0996">
        <w:rPr>
          <w:rFonts w:ascii="Times New Roman" w:hAnsi="Times New Roman" w:cs="Times New Roman"/>
          <w:color w:val="000000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31E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730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31E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51" w:name="_GoBack"/>
      <w:bookmarkEnd w:id="51"/>
      <w:r w:rsidR="00AE730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31E5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sectPr w:rsidR="008B0996" w:rsidRPr="00F24B75" w:rsidSect="0075767A">
      <w:footerReference w:type="default" r:id="rId18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791" w:rsidRDefault="00CC3791">
      <w:pPr>
        <w:spacing w:before="0" w:after="0" w:line="240" w:lineRule="auto"/>
      </w:pPr>
      <w:r>
        <w:separator/>
      </w:r>
    </w:p>
  </w:endnote>
  <w:endnote w:type="continuationSeparator" w:id="0">
    <w:p w:rsidR="00CC3791" w:rsidRDefault="00CC379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395692" w:rsidRPr="00395692" w:rsidTr="00341927">
      <w:tc>
        <w:tcPr>
          <w:tcW w:w="1418" w:type="dxa"/>
        </w:tcPr>
        <w:p w:rsidR="003B3688" w:rsidRPr="00395692" w:rsidRDefault="003B3688">
          <w:pPr>
            <w:pStyle w:val="Zpat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395692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t xml:space="preserve">Strana | </w:t>
          </w:r>
          <w:r w:rsidRPr="00395692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begin"/>
          </w:r>
          <w:r w:rsidRPr="00395692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instrText xml:space="preserve"> PAGE   \* MERGEFORMAT </w:instrText>
          </w:r>
          <w:r w:rsidRPr="00395692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separate"/>
          </w:r>
          <w:r w:rsidR="00F919BD">
            <w:rPr>
              <w:rFonts w:ascii="Times New Roman" w:hAnsi="Times New Roman" w:cs="Times New Roman"/>
              <w:noProof/>
              <w:color w:val="auto"/>
              <w:sz w:val="24"/>
              <w:szCs w:val="24"/>
              <w:lang w:bidi="cs-CZ"/>
            </w:rPr>
            <w:t>8</w:t>
          </w:r>
          <w:r w:rsidRPr="00395692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</w:rPr>
          <w:alias w:val="Vaše jméno"/>
          <w:tag w:val=""/>
          <w:id w:val="-817264065"/>
          <w:placeholder>
            <w:docPart w:val="D62FD4F7DACB40BA99890D09C58A212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3B3688" w:rsidRPr="00395692" w:rsidRDefault="00341927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</w:pPr>
              <w:r w:rsidRPr="00395692">
                <w:rPr>
                  <w:rFonts w:ascii="Times New Roman" w:hAnsi="Times New Roman" w:cs="Times New Roman"/>
                  <w:color w:val="auto"/>
                  <w:sz w:val="24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3B3688" w:rsidRPr="00395692" w:rsidRDefault="003B3688">
    <w:pPr>
      <w:pStyle w:val="Zpat"/>
      <w:rPr>
        <w:rFonts w:ascii="Times New Roman" w:hAnsi="Times New Roman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791" w:rsidRDefault="00CC3791">
      <w:pPr>
        <w:spacing w:before="0" w:after="0" w:line="240" w:lineRule="auto"/>
      </w:pPr>
      <w:r>
        <w:separator/>
      </w:r>
    </w:p>
  </w:footnote>
  <w:footnote w:type="continuationSeparator" w:id="0">
    <w:p w:rsidR="00CC3791" w:rsidRDefault="00CC379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092D"/>
    <w:multiLevelType w:val="hybridMultilevel"/>
    <w:tmpl w:val="793EA316"/>
    <w:lvl w:ilvl="0" w:tplc="17C8D4D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84481CC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9338696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9B0A62A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282F65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1AD832A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3934EC6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A524E43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9430677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F02081"/>
    <w:multiLevelType w:val="hybridMultilevel"/>
    <w:tmpl w:val="50CC0F32"/>
    <w:lvl w:ilvl="0" w:tplc="5DE802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D2CF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2231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2BE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3852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622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769C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A076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B2E2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F2CD8"/>
    <w:multiLevelType w:val="hybridMultilevel"/>
    <w:tmpl w:val="4496A88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D63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13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80D25"/>
    <w:multiLevelType w:val="hybridMultilevel"/>
    <w:tmpl w:val="0DAC0290"/>
    <w:lvl w:ilvl="0" w:tplc="B6C4F6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50E1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E002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EAE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C42E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6E9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9A01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12CC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46A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B35BD"/>
    <w:multiLevelType w:val="hybridMultilevel"/>
    <w:tmpl w:val="BEB26142"/>
    <w:lvl w:ilvl="0" w:tplc="93442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09D9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0C4D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6E5D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347A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E96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CC5C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C0F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9830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940BED"/>
    <w:multiLevelType w:val="hybridMultilevel"/>
    <w:tmpl w:val="44FA81F6"/>
    <w:lvl w:ilvl="0" w:tplc="53567C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DA94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3402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723B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8AA64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327F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546E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7C04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9AAD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83478"/>
    <w:multiLevelType w:val="hybridMultilevel"/>
    <w:tmpl w:val="261A21F2"/>
    <w:lvl w:ilvl="0" w:tplc="B654527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1A34B86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2D4C143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EA52DB7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B3E601C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23BC3A2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C390EE0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9BE959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77AC974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9" w15:restartNumberingAfterBreak="0">
    <w:nsid w:val="74BD38AA"/>
    <w:multiLevelType w:val="hybridMultilevel"/>
    <w:tmpl w:val="08ACF3D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5C5540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49775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1"/>
  </w:num>
  <w:num w:numId="3">
    <w:abstractNumId w:val="6"/>
  </w:num>
  <w:num w:numId="4">
    <w:abstractNumId w:val="22"/>
  </w:num>
  <w:num w:numId="5">
    <w:abstractNumId w:val="3"/>
  </w:num>
  <w:num w:numId="6">
    <w:abstractNumId w:val="8"/>
  </w:num>
  <w:num w:numId="7">
    <w:abstractNumId w:val="20"/>
  </w:num>
  <w:num w:numId="8">
    <w:abstractNumId w:val="5"/>
  </w:num>
  <w:num w:numId="9">
    <w:abstractNumId w:val="2"/>
  </w:num>
  <w:num w:numId="10">
    <w:abstractNumId w:val="13"/>
  </w:num>
  <w:num w:numId="11">
    <w:abstractNumId w:val="1"/>
  </w:num>
  <w:num w:numId="12">
    <w:abstractNumId w:val="12"/>
  </w:num>
  <w:num w:numId="13">
    <w:abstractNumId w:val="11"/>
  </w:num>
  <w:num w:numId="14">
    <w:abstractNumId w:val="14"/>
  </w:num>
  <w:num w:numId="15">
    <w:abstractNumId w:val="7"/>
  </w:num>
  <w:num w:numId="16">
    <w:abstractNumId w:val="0"/>
  </w:num>
  <w:num w:numId="17">
    <w:abstractNumId w:val="17"/>
  </w:num>
  <w:num w:numId="18">
    <w:abstractNumId w:val="18"/>
  </w:num>
  <w:num w:numId="19">
    <w:abstractNumId w:val="15"/>
  </w:num>
  <w:num w:numId="20">
    <w:abstractNumId w:val="19"/>
  </w:num>
  <w:num w:numId="21">
    <w:abstractNumId w:val="4"/>
  </w:num>
  <w:num w:numId="22">
    <w:abstractNumId w:val="16"/>
  </w:num>
  <w:num w:numId="23">
    <w:abstractNumId w:val="10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4379E"/>
    <w:rsid w:val="00045B90"/>
    <w:rsid w:val="00091302"/>
    <w:rsid w:val="000A72DC"/>
    <w:rsid w:val="000B2E51"/>
    <w:rsid w:val="000B3F3A"/>
    <w:rsid w:val="000E2D1B"/>
    <w:rsid w:val="000E316A"/>
    <w:rsid w:val="00113503"/>
    <w:rsid w:val="00135337"/>
    <w:rsid w:val="001444D0"/>
    <w:rsid w:val="00155CED"/>
    <w:rsid w:val="00160A87"/>
    <w:rsid w:val="0018514E"/>
    <w:rsid w:val="001A625B"/>
    <w:rsid w:val="001B3ABF"/>
    <w:rsid w:val="001C0873"/>
    <w:rsid w:val="001D5D48"/>
    <w:rsid w:val="00214A72"/>
    <w:rsid w:val="002271A7"/>
    <w:rsid w:val="002342C0"/>
    <w:rsid w:val="00234590"/>
    <w:rsid w:val="00236136"/>
    <w:rsid w:val="00244DE4"/>
    <w:rsid w:val="00253C35"/>
    <w:rsid w:val="00270995"/>
    <w:rsid w:val="00284894"/>
    <w:rsid w:val="002B10B6"/>
    <w:rsid w:val="002B725E"/>
    <w:rsid w:val="002C2288"/>
    <w:rsid w:val="002E1A4B"/>
    <w:rsid w:val="002E3857"/>
    <w:rsid w:val="002F2AD7"/>
    <w:rsid w:val="002F4A8E"/>
    <w:rsid w:val="00341927"/>
    <w:rsid w:val="00342D3D"/>
    <w:rsid w:val="00361D47"/>
    <w:rsid w:val="00371653"/>
    <w:rsid w:val="00374013"/>
    <w:rsid w:val="00395692"/>
    <w:rsid w:val="003B3688"/>
    <w:rsid w:val="003C061C"/>
    <w:rsid w:val="003D4776"/>
    <w:rsid w:val="003D508B"/>
    <w:rsid w:val="003F1227"/>
    <w:rsid w:val="003F28FF"/>
    <w:rsid w:val="003F7A96"/>
    <w:rsid w:val="004029D8"/>
    <w:rsid w:val="00425887"/>
    <w:rsid w:val="00430BFE"/>
    <w:rsid w:val="00455FE7"/>
    <w:rsid w:val="00466692"/>
    <w:rsid w:val="00496B2A"/>
    <w:rsid w:val="004C02C7"/>
    <w:rsid w:val="004C6A42"/>
    <w:rsid w:val="004D3E98"/>
    <w:rsid w:val="004E72B5"/>
    <w:rsid w:val="004F051A"/>
    <w:rsid w:val="004F3691"/>
    <w:rsid w:val="00511308"/>
    <w:rsid w:val="00521079"/>
    <w:rsid w:val="005671B3"/>
    <w:rsid w:val="005812AD"/>
    <w:rsid w:val="005B362A"/>
    <w:rsid w:val="005C0783"/>
    <w:rsid w:val="005E3070"/>
    <w:rsid w:val="00625A49"/>
    <w:rsid w:val="00627BD5"/>
    <w:rsid w:val="00636AAE"/>
    <w:rsid w:val="006378C7"/>
    <w:rsid w:val="00642C99"/>
    <w:rsid w:val="00696176"/>
    <w:rsid w:val="0069703E"/>
    <w:rsid w:val="006A4B9F"/>
    <w:rsid w:val="006C2C8E"/>
    <w:rsid w:val="006C5B23"/>
    <w:rsid w:val="0071408C"/>
    <w:rsid w:val="00717474"/>
    <w:rsid w:val="00730776"/>
    <w:rsid w:val="00731E57"/>
    <w:rsid w:val="0075767A"/>
    <w:rsid w:val="007C37C7"/>
    <w:rsid w:val="007D085E"/>
    <w:rsid w:val="007D3BF5"/>
    <w:rsid w:val="007E2979"/>
    <w:rsid w:val="00804AE9"/>
    <w:rsid w:val="008214CC"/>
    <w:rsid w:val="00821E08"/>
    <w:rsid w:val="00844EC9"/>
    <w:rsid w:val="00861699"/>
    <w:rsid w:val="008B0996"/>
    <w:rsid w:val="008B4356"/>
    <w:rsid w:val="008E2909"/>
    <w:rsid w:val="0090742D"/>
    <w:rsid w:val="0091173E"/>
    <w:rsid w:val="00917539"/>
    <w:rsid w:val="0094151A"/>
    <w:rsid w:val="009911CC"/>
    <w:rsid w:val="00992048"/>
    <w:rsid w:val="009F3F54"/>
    <w:rsid w:val="00A03381"/>
    <w:rsid w:val="00A206B7"/>
    <w:rsid w:val="00A24D91"/>
    <w:rsid w:val="00A43E8E"/>
    <w:rsid w:val="00A7528E"/>
    <w:rsid w:val="00AA46EE"/>
    <w:rsid w:val="00AE65EE"/>
    <w:rsid w:val="00AE67F2"/>
    <w:rsid w:val="00AE730D"/>
    <w:rsid w:val="00AF4BF6"/>
    <w:rsid w:val="00B0497F"/>
    <w:rsid w:val="00B11AA7"/>
    <w:rsid w:val="00B527DF"/>
    <w:rsid w:val="00B63FD9"/>
    <w:rsid w:val="00B706B0"/>
    <w:rsid w:val="00B839D0"/>
    <w:rsid w:val="00BD19D7"/>
    <w:rsid w:val="00BD360A"/>
    <w:rsid w:val="00BD4776"/>
    <w:rsid w:val="00BD57B6"/>
    <w:rsid w:val="00BD6598"/>
    <w:rsid w:val="00BD7228"/>
    <w:rsid w:val="00BE10EB"/>
    <w:rsid w:val="00C02F3F"/>
    <w:rsid w:val="00C346BE"/>
    <w:rsid w:val="00C63F83"/>
    <w:rsid w:val="00C66971"/>
    <w:rsid w:val="00C75BF4"/>
    <w:rsid w:val="00C97230"/>
    <w:rsid w:val="00CC3791"/>
    <w:rsid w:val="00CC6EE9"/>
    <w:rsid w:val="00CF13CD"/>
    <w:rsid w:val="00D264E6"/>
    <w:rsid w:val="00D36C04"/>
    <w:rsid w:val="00D605FC"/>
    <w:rsid w:val="00D60E09"/>
    <w:rsid w:val="00D65C0B"/>
    <w:rsid w:val="00D75D19"/>
    <w:rsid w:val="00DA4F03"/>
    <w:rsid w:val="00DB608E"/>
    <w:rsid w:val="00E00E90"/>
    <w:rsid w:val="00E22E2D"/>
    <w:rsid w:val="00E37646"/>
    <w:rsid w:val="00E422B2"/>
    <w:rsid w:val="00E63496"/>
    <w:rsid w:val="00E63C79"/>
    <w:rsid w:val="00E64DD2"/>
    <w:rsid w:val="00E9553B"/>
    <w:rsid w:val="00EF34E7"/>
    <w:rsid w:val="00F24B75"/>
    <w:rsid w:val="00F32630"/>
    <w:rsid w:val="00F33431"/>
    <w:rsid w:val="00F463A9"/>
    <w:rsid w:val="00F665FA"/>
    <w:rsid w:val="00F919BD"/>
    <w:rsid w:val="00FA1FA5"/>
    <w:rsid w:val="00FA522F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5430CA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Odkaznakoment">
    <w:name w:val="annotation reference"/>
    <w:semiHidden/>
    <w:qFormat/>
    <w:rsid w:val="00861699"/>
    <w:rPr>
      <w:sz w:val="16"/>
      <w:szCs w:val="16"/>
    </w:rPr>
  </w:style>
  <w:style w:type="paragraph" w:customStyle="1" w:styleId="Rozvrendokumentu1">
    <w:name w:val="Rozvržení dokumentu1"/>
    <w:basedOn w:val="Normln"/>
    <w:semiHidden/>
    <w:qFormat/>
    <w:rsid w:val="00861699"/>
    <w:pPr>
      <w:shd w:val="clear" w:color="auto" w:fill="000080"/>
      <w:spacing w:before="0" w:after="120" w:line="360" w:lineRule="auto"/>
      <w:jc w:val="both"/>
    </w:pPr>
    <w:rPr>
      <w:rFonts w:ascii="Tahoma" w:eastAsia="Times New Roman" w:hAnsi="Tahoma" w:cs="Tahoma"/>
      <w:color w:val="auto"/>
      <w:kern w:val="0"/>
      <w:sz w:val="24"/>
      <w:szCs w:val="24"/>
      <w:lang w:eastAsia="cs-CZ"/>
    </w:rPr>
  </w:style>
  <w:style w:type="character" w:styleId="Sledovanodkaz">
    <w:name w:val="FollowedHyperlink"/>
    <w:uiPriority w:val="99"/>
    <w:semiHidden/>
    <w:qFormat/>
    <w:rsid w:val="00861699"/>
    <w:rPr>
      <w:color w:val="800080"/>
      <w:u w:val="single"/>
    </w:rPr>
  </w:style>
  <w:style w:type="paragraph" w:styleId="Pokraovnseznamu">
    <w:name w:val="List Continue"/>
    <w:basedOn w:val="Normln"/>
    <w:semiHidden/>
    <w:qFormat/>
    <w:rsid w:val="00861699"/>
    <w:pPr>
      <w:spacing w:before="0" w:after="120" w:line="360" w:lineRule="auto"/>
      <w:ind w:left="283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861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table" w:styleId="Tmavtabulkasmkou5zvraznn4">
    <w:name w:val="Grid Table 5 Dark Accent 4"/>
    <w:basedOn w:val="Normlntabulka"/>
    <w:uiPriority w:val="50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F1E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2BA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2BA97" w:themeFill="accent4"/>
      </w:tcPr>
    </w:tblStylePr>
    <w:tblStylePr w:type="band1Vert">
      <w:tblPr/>
      <w:tcPr>
        <w:shd w:val="clear" w:color="auto" w:fill="B2E4D5" w:themeFill="accent4" w:themeFillTint="66"/>
      </w:tcPr>
    </w:tblStylePr>
    <w:tblStylePr w:type="band1Horz">
      <w:tblPr/>
      <w:tcPr>
        <w:shd w:val="clear" w:color="auto" w:fill="B2E4D5" w:themeFill="accent4" w:themeFillTint="66"/>
      </w:tcPr>
    </w:tblStylePr>
  </w:style>
  <w:style w:type="table" w:styleId="Tabulkaseznamu4zvraznn4">
    <w:name w:val="List Table 4 Accent 4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CD6C0" w:themeColor="accent4" w:themeTint="99"/>
        <w:left w:val="single" w:sz="4" w:space="0" w:color="8CD6C0" w:themeColor="accent4" w:themeTint="99"/>
        <w:bottom w:val="single" w:sz="4" w:space="0" w:color="8CD6C0" w:themeColor="accent4" w:themeTint="99"/>
        <w:right w:val="single" w:sz="4" w:space="0" w:color="8CD6C0" w:themeColor="accent4" w:themeTint="99"/>
        <w:insideH w:val="single" w:sz="4" w:space="0" w:color="8CD6C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2BA97" w:themeColor="accent4"/>
          <w:left w:val="single" w:sz="4" w:space="0" w:color="42BA97" w:themeColor="accent4"/>
          <w:bottom w:val="single" w:sz="4" w:space="0" w:color="42BA97" w:themeColor="accent4"/>
          <w:right w:val="single" w:sz="4" w:space="0" w:color="42BA97" w:themeColor="accent4"/>
          <w:insideH w:val="nil"/>
        </w:tcBorders>
        <w:shd w:val="clear" w:color="auto" w:fill="42BA97" w:themeFill="accent4"/>
      </w:tcPr>
    </w:tblStylePr>
    <w:tblStylePr w:type="lastRow">
      <w:rPr>
        <w:b/>
        <w:bCs/>
      </w:rPr>
      <w:tblPr/>
      <w:tcPr>
        <w:tcBorders>
          <w:top w:val="double" w:sz="4" w:space="0" w:color="8CD6C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4" w:themeFillTint="33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Tabulkasmkou4zvraznn4">
    <w:name w:val="Grid Table 4 Accent 4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CD6C0" w:themeColor="accent4" w:themeTint="99"/>
        <w:left w:val="single" w:sz="4" w:space="0" w:color="8CD6C0" w:themeColor="accent4" w:themeTint="99"/>
        <w:bottom w:val="single" w:sz="4" w:space="0" w:color="8CD6C0" w:themeColor="accent4" w:themeTint="99"/>
        <w:right w:val="single" w:sz="4" w:space="0" w:color="8CD6C0" w:themeColor="accent4" w:themeTint="99"/>
        <w:insideH w:val="single" w:sz="4" w:space="0" w:color="8CD6C0" w:themeColor="accent4" w:themeTint="99"/>
        <w:insideV w:val="single" w:sz="4" w:space="0" w:color="8CD6C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2BA97" w:themeColor="accent4"/>
          <w:left w:val="single" w:sz="4" w:space="0" w:color="42BA97" w:themeColor="accent4"/>
          <w:bottom w:val="single" w:sz="4" w:space="0" w:color="42BA97" w:themeColor="accent4"/>
          <w:right w:val="single" w:sz="4" w:space="0" w:color="42BA97" w:themeColor="accent4"/>
          <w:insideH w:val="nil"/>
          <w:insideV w:val="nil"/>
        </w:tcBorders>
        <w:shd w:val="clear" w:color="auto" w:fill="42BA97" w:themeFill="accent4"/>
      </w:tcPr>
    </w:tblStylePr>
    <w:tblStylePr w:type="lastRow">
      <w:rPr>
        <w:b/>
        <w:bCs/>
      </w:rPr>
      <w:tblPr/>
      <w:tcPr>
        <w:tcBorders>
          <w:top w:val="double" w:sz="4" w:space="0" w:color="42BA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4" w:themeFillTint="33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left w:val="single" w:sz="4" w:space="0" w:color="7EC492" w:themeColor="accent5" w:themeTint="99"/>
        <w:bottom w:val="single" w:sz="4" w:space="0" w:color="7EC492" w:themeColor="accent5" w:themeTint="99"/>
        <w:right w:val="single" w:sz="4" w:space="0" w:color="7EC492" w:themeColor="accent5" w:themeTint="99"/>
        <w:insideH w:val="single" w:sz="4" w:space="0" w:color="7EC492" w:themeColor="accent5" w:themeTint="99"/>
        <w:insideV w:val="single" w:sz="4" w:space="0" w:color="7EC4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E8853" w:themeColor="accent5"/>
          <w:left w:val="single" w:sz="4" w:space="0" w:color="3E8853" w:themeColor="accent5"/>
          <w:bottom w:val="single" w:sz="4" w:space="0" w:color="3E8853" w:themeColor="accent5"/>
          <w:right w:val="single" w:sz="4" w:space="0" w:color="3E8853" w:themeColor="accent5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</w:rPr>
      <w:tblPr/>
      <w:tcPr>
        <w:tcBorders>
          <w:top w:val="double" w:sz="4" w:space="0" w:color="3E885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abulkasmkou4zvraznn1">
    <w:name w:val="Grid Table 4 Accent 1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6CDEE" w:themeColor="accent1" w:themeTint="99"/>
        <w:left w:val="single" w:sz="4" w:space="0" w:color="76CDEE" w:themeColor="accent1" w:themeTint="99"/>
        <w:bottom w:val="single" w:sz="4" w:space="0" w:color="76CDEE" w:themeColor="accent1" w:themeTint="99"/>
        <w:right w:val="single" w:sz="4" w:space="0" w:color="76CDEE" w:themeColor="accent1" w:themeTint="99"/>
        <w:insideH w:val="single" w:sz="4" w:space="0" w:color="76CDEE" w:themeColor="accent1" w:themeTint="99"/>
        <w:insideV w:val="single" w:sz="4" w:space="0" w:color="76CDE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ADE4" w:themeColor="accent1"/>
          <w:left w:val="single" w:sz="4" w:space="0" w:color="1CADE4" w:themeColor="accent1"/>
          <w:bottom w:val="single" w:sz="4" w:space="0" w:color="1CADE4" w:themeColor="accent1"/>
          <w:right w:val="single" w:sz="4" w:space="0" w:color="1CADE4" w:themeColor="accent1"/>
          <w:insideH w:val="nil"/>
          <w:insideV w:val="nil"/>
        </w:tcBorders>
        <w:shd w:val="clear" w:color="auto" w:fill="1CADE4" w:themeFill="accent1"/>
      </w:tcPr>
    </w:tblStylePr>
    <w:tblStylePr w:type="lastRow">
      <w:rPr>
        <w:b/>
        <w:bCs/>
      </w:rPr>
      <w:tblPr/>
      <w:tcPr>
        <w:tcBorders>
          <w:top w:val="double" w:sz="4" w:space="0" w:color="1CADE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styleId="Barevntabulkasmkou6zvraznn5">
    <w:name w:val="Grid Table 6 Colorful Accent 5"/>
    <w:basedOn w:val="Normlntabulka"/>
    <w:uiPriority w:val="51"/>
    <w:rsid w:val="00861699"/>
    <w:pPr>
      <w:spacing w:before="0" w:after="0" w:line="240" w:lineRule="auto"/>
    </w:pPr>
    <w:rPr>
      <w:rFonts w:eastAsiaTheme="minorHAnsi"/>
      <w:color w:val="2E653E" w:themeColor="accent5" w:themeShade="BF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left w:val="single" w:sz="4" w:space="0" w:color="7EC492" w:themeColor="accent5" w:themeTint="99"/>
        <w:bottom w:val="single" w:sz="4" w:space="0" w:color="7EC492" w:themeColor="accent5" w:themeTint="99"/>
        <w:right w:val="single" w:sz="4" w:space="0" w:color="7EC492" w:themeColor="accent5" w:themeTint="99"/>
        <w:insideH w:val="single" w:sz="4" w:space="0" w:color="7EC492" w:themeColor="accent5" w:themeTint="99"/>
        <w:insideV w:val="single" w:sz="4" w:space="0" w:color="7EC4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7EC4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C4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abulkaseznamu2zvraznn5">
    <w:name w:val="List Table 2 Accent 5"/>
    <w:basedOn w:val="Normlntabulka"/>
    <w:uiPriority w:val="47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bottom w:val="single" w:sz="4" w:space="0" w:color="7EC492" w:themeColor="accent5" w:themeTint="99"/>
        <w:insideH w:val="single" w:sz="4" w:space="0" w:color="7EC4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mavtabulkasmkou5zvraznn5">
    <w:name w:val="Grid Table 5 Dark Accent 5"/>
    <w:basedOn w:val="Normlntabulka"/>
    <w:uiPriority w:val="50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B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band1Vert">
      <w:tblPr/>
      <w:tcPr>
        <w:shd w:val="clear" w:color="auto" w:fill="A9D7B6" w:themeFill="accent5" w:themeFillTint="66"/>
      </w:tcPr>
    </w:tblStylePr>
    <w:tblStylePr w:type="band1Horz">
      <w:tblPr/>
      <w:tcPr>
        <w:shd w:val="clear" w:color="auto" w:fill="A9D7B6" w:themeFill="accent5" w:themeFillTint="66"/>
      </w:tcPr>
    </w:tblStylePr>
  </w:style>
  <w:style w:type="table" w:styleId="Tmavtabulkasmkou5zvraznn1">
    <w:name w:val="Grid Table 5 Dark Accent 1"/>
    <w:basedOn w:val="Normlntabulka"/>
    <w:uiPriority w:val="50"/>
    <w:rsid w:val="00361D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1EEF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CADE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CADE4" w:themeFill="accent1"/>
      </w:tcPr>
    </w:tblStylePr>
    <w:tblStylePr w:type="band1Vert">
      <w:tblPr/>
      <w:tcPr>
        <w:shd w:val="clear" w:color="auto" w:fill="A4DDF4" w:themeFill="accent1" w:themeFillTint="66"/>
      </w:tcPr>
    </w:tblStylePr>
    <w:tblStylePr w:type="band1Horz">
      <w:tblPr/>
      <w:tcPr>
        <w:shd w:val="clear" w:color="auto" w:fill="A4DDF4" w:themeFill="accent1" w:themeFillTint="66"/>
      </w:tcPr>
    </w:tblStylePr>
  </w:style>
  <w:style w:type="table" w:styleId="Tabulkasmkou4zvraznn2">
    <w:name w:val="Grid Table 4 Accent 2"/>
    <w:basedOn w:val="Normlntabulka"/>
    <w:uiPriority w:val="49"/>
    <w:rsid w:val="003B3688"/>
    <w:pPr>
      <w:spacing w:after="0" w:line="240" w:lineRule="auto"/>
    </w:pPr>
    <w:tblPr>
      <w:tblStyleRowBandSize w:val="1"/>
      <w:tblStyleColBandSize w:val="1"/>
      <w:tblBorders>
        <w:top w:val="single" w:sz="4" w:space="0" w:color="74B5E4" w:themeColor="accent2" w:themeTint="99"/>
        <w:left w:val="single" w:sz="4" w:space="0" w:color="74B5E4" w:themeColor="accent2" w:themeTint="99"/>
        <w:bottom w:val="single" w:sz="4" w:space="0" w:color="74B5E4" w:themeColor="accent2" w:themeTint="99"/>
        <w:right w:val="single" w:sz="4" w:space="0" w:color="74B5E4" w:themeColor="accent2" w:themeTint="99"/>
        <w:insideH w:val="single" w:sz="4" w:space="0" w:color="74B5E4" w:themeColor="accent2" w:themeTint="99"/>
        <w:insideV w:val="single" w:sz="4" w:space="0" w:color="74B5E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83C6" w:themeColor="accent2"/>
          <w:left w:val="single" w:sz="4" w:space="0" w:color="2683C6" w:themeColor="accent2"/>
          <w:bottom w:val="single" w:sz="4" w:space="0" w:color="2683C6" w:themeColor="accent2"/>
          <w:right w:val="single" w:sz="4" w:space="0" w:color="2683C6" w:themeColor="accent2"/>
          <w:insideH w:val="nil"/>
          <w:insideV w:val="nil"/>
        </w:tcBorders>
        <w:shd w:val="clear" w:color="auto" w:fill="2683C6" w:themeFill="accent2"/>
      </w:tcPr>
    </w:tblStylePr>
    <w:tblStylePr w:type="lastRow">
      <w:rPr>
        <w:b/>
        <w:bCs/>
      </w:rPr>
      <w:tblPr/>
      <w:tcPr>
        <w:tcBorders>
          <w:top w:val="double" w:sz="4" w:space="0" w:color="2683C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6F6" w:themeFill="accent2" w:themeFillTint="33"/>
      </w:tcPr>
    </w:tblStylePr>
    <w:tblStylePr w:type="band1Horz">
      <w:tblPr/>
      <w:tcPr>
        <w:shd w:val="clear" w:color="auto" w:fill="D0E6F6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654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076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5570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737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23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761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07/relationships/hdphoto" Target="media/hdphoto1.wdp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62FD4F7DACB40BA99890D09C58A21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D5E6E1-7931-44E3-B9AE-F7C44F5ACA0F}"/>
      </w:docPartPr>
      <w:docPartBody>
        <w:p w:rsidR="002A58AC" w:rsidRDefault="00FD2325" w:rsidP="00FD2325">
          <w:pPr>
            <w:pStyle w:val="D62FD4F7DACB40BA99890D09C58A2129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44749"/>
    <w:rsid w:val="000D44AE"/>
    <w:rsid w:val="0017502F"/>
    <w:rsid w:val="002A58AC"/>
    <w:rsid w:val="00530949"/>
    <w:rsid w:val="006C6CF1"/>
    <w:rsid w:val="008815CF"/>
    <w:rsid w:val="00A465E9"/>
    <w:rsid w:val="00A8597C"/>
    <w:rsid w:val="00BF0CDB"/>
    <w:rsid w:val="00C9019F"/>
    <w:rsid w:val="00DE5BDA"/>
    <w:rsid w:val="00F17B55"/>
    <w:rsid w:val="00FD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  <w:style w:type="paragraph" w:customStyle="1" w:styleId="54DB74BC8A4A4BFC9509798EC72E9671">
    <w:name w:val="54DB74BC8A4A4BFC9509798EC72E9671"/>
    <w:rsid w:val="00FD2325"/>
  </w:style>
  <w:style w:type="paragraph" w:customStyle="1" w:styleId="D62FD4F7DACB40BA99890D09C58A2129">
    <w:name w:val="D62FD4F7DACB40BA99890D09C58A2129"/>
    <w:rsid w:val="00FD23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68B07C-5C87-4160-A70A-C737616BC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28</TotalTime>
  <Pages>8</Pages>
  <Words>861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ŽABČÍKOVÁ, Martina. Šifrování a kryptologie ve výuce informatiky. Zlín, 2018. Diplomová práce. Univerzita Tomáše Bati ve Zlíně, Fakulta aplikované informatiky.</dc:creator>
  <cp:lastModifiedBy>Martina Žabčíková</cp:lastModifiedBy>
  <cp:revision>19</cp:revision>
  <dcterms:created xsi:type="dcterms:W3CDTF">2018-05-07T23:08:00Z</dcterms:created>
  <dcterms:modified xsi:type="dcterms:W3CDTF">2018-05-14T14:11:00Z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