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4E" w:rsidRPr="000E316A" w:rsidRDefault="0018514E" w:rsidP="00342D3D">
      <w:pPr>
        <w:pStyle w:val="Jmno"/>
        <w:pBdr>
          <w:top w:val="single" w:sz="4" w:space="4" w:color="002060"/>
          <w:left w:val="single" w:sz="4" w:space="6" w:color="002060"/>
          <w:bottom w:val="single" w:sz="4" w:space="4" w:color="002060"/>
          <w:right w:val="single" w:sz="4" w:space="6" w:color="002060"/>
        </w:pBdr>
        <w:shd w:val="clear" w:color="auto" w:fill="002060"/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3</w:t>
      </w:r>
    </w:p>
    <w:p w:rsidR="0018514E" w:rsidRPr="00236136" w:rsidRDefault="0018514E" w:rsidP="00342D3D">
      <w:pPr>
        <w:pStyle w:val="Nadpis1"/>
        <w:spacing w:before="100" w:beforeAutospacing="1" w:after="100" w:afterAutospacing="1" w:line="240" w:lineRule="auto"/>
        <w:ind w:right="-284"/>
        <w:jc w:val="left"/>
        <w:rPr>
          <w:rFonts w:ascii="Times New Roman" w:hAnsi="Times New Roman" w:cs="Times New Roman"/>
          <w:b/>
          <w:color w:val="002060"/>
          <w:sz w:val="28"/>
          <w:lang w:bidi="cs-CZ"/>
        </w:rPr>
      </w:pPr>
      <w:r>
        <w:rPr>
          <w:rFonts w:ascii="Times New Roman" w:hAnsi="Times New Roman" w:cs="Times New Roman"/>
          <w:b/>
          <w:color w:val="002060"/>
          <w:sz w:val="28"/>
          <w:lang w:bidi="cs-CZ"/>
        </w:rPr>
        <w:t>klasické šifry - substituce</w:t>
      </w:r>
    </w:p>
    <w:p w:rsidR="0018514E" w:rsidRDefault="0018514E" w:rsidP="0092202B">
      <w:pPr>
        <w:pStyle w:val="Nadpis3"/>
        <w:keepLines w:val="0"/>
        <w:tabs>
          <w:tab w:val="left" w:pos="1134"/>
        </w:tabs>
        <w:spacing w:before="100" w:beforeAutospacing="1" w:after="12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Toc512977562"/>
      <w:bookmarkStart w:id="1" w:name="_Toc513160212"/>
      <w:bookmarkStart w:id="2" w:name="_Toc513227223"/>
      <w:r w:rsidRPr="0018514E">
        <w:rPr>
          <w:rFonts w:ascii="Times New Roman" w:hAnsi="Times New Roman" w:cs="Times New Roman"/>
          <w:color w:val="002060"/>
          <w:sz w:val="24"/>
          <w:szCs w:val="24"/>
        </w:rPr>
        <w:t>Caesarova šifra</w:t>
      </w:r>
      <w:bookmarkEnd w:id="0"/>
      <w:bookmarkEnd w:id="1"/>
      <w:bookmarkEnd w:id="2"/>
    </w:p>
    <w:p w:rsidR="00861699" w:rsidRPr="00861699" w:rsidRDefault="00861699" w:rsidP="0092202B">
      <w:pPr>
        <w:spacing w:before="0" w:after="100" w:afterAutospacing="1" w:line="240" w:lineRule="auto"/>
        <w:jc w:val="center"/>
      </w:pPr>
      <w:r>
        <w:rPr>
          <w:noProof/>
          <w:lang w:eastAsia="cs-CZ"/>
        </w:rPr>
        <w:drawing>
          <wp:inline distT="0" distB="0" distL="0" distR="0" wp14:anchorId="7B0F0C28" wp14:editId="3DE9CDBC">
            <wp:extent cx="6188710" cy="749300"/>
            <wp:effectExtent l="0" t="0" r="254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14E" w:rsidRPr="00AE65EE" w:rsidRDefault="0018514E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 w:rsidRPr="008A2444">
        <w:rPr>
          <w:b/>
          <w:i/>
        </w:rPr>
        <w:t>Příklad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86169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 w:rsidRPr="00861699">
        <w:rPr>
          <w:b/>
          <w:i/>
        </w:rPr>
        <w:t>Příklad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EBW FL QHEBW WR MH RF WX EHCL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Otevřený</w:t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 xml:space="preserve"> text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Default="00861699" w:rsidP="0092202B">
      <w:pPr>
        <w:pStyle w:val="Nadpis3"/>
        <w:keepLines w:val="0"/>
        <w:tabs>
          <w:tab w:val="left" w:pos="1134"/>
        </w:tabs>
        <w:spacing w:before="100" w:beforeAutospacing="1" w:after="12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3" w:name="_Toc512977563"/>
      <w:bookmarkStart w:id="4" w:name="_Toc513160213"/>
      <w:bookmarkStart w:id="5" w:name="_Toc513227224"/>
      <w:r w:rsidRPr="00861699">
        <w:rPr>
          <w:rFonts w:ascii="Times New Roman" w:hAnsi="Times New Roman" w:cs="Times New Roman"/>
          <w:color w:val="002060"/>
          <w:sz w:val="24"/>
          <w:szCs w:val="24"/>
        </w:rPr>
        <w:t>Augustova šifra</w:t>
      </w:r>
      <w:bookmarkEnd w:id="3"/>
      <w:bookmarkEnd w:id="4"/>
      <w:bookmarkEnd w:id="5"/>
    </w:p>
    <w:p w:rsidR="00861699" w:rsidRPr="00861699" w:rsidRDefault="00861699" w:rsidP="0092202B">
      <w:pPr>
        <w:spacing w:before="0" w:after="100" w:afterAutospacing="1" w:line="240" w:lineRule="auto"/>
        <w:jc w:val="center"/>
      </w:pPr>
      <w:r>
        <w:rPr>
          <w:noProof/>
          <w:lang w:eastAsia="cs-CZ"/>
        </w:rPr>
        <w:drawing>
          <wp:inline distT="0" distB="0" distL="0" distR="0" wp14:anchorId="14AF5CC3" wp14:editId="1AB62CF7">
            <wp:extent cx="6188710" cy="778510"/>
            <wp:effectExtent l="0" t="0" r="2540" b="254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699" w:rsidRPr="00861699" w:rsidRDefault="0086169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 w:rsidRPr="00861699">
        <w:rPr>
          <w:b/>
          <w:i/>
        </w:rPr>
        <w:t>Příklad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86169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 w:rsidRPr="00861699">
        <w:rPr>
          <w:b/>
          <w:i/>
        </w:rPr>
        <w:t>Příklad</w:t>
      </w:r>
    </w:p>
    <w:p w:rsidR="00861699" w:rsidRP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QSP AAJWPU OF QSP TLPMV TF VDJNF</w:t>
      </w:r>
    </w:p>
    <w:p w:rsidR="00861699" w:rsidRP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P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6" w:name="_Toc512977564"/>
      <w:bookmarkStart w:id="7" w:name="_Toc513160214"/>
      <w:bookmarkStart w:id="8" w:name="_Toc513227225"/>
      <w:r w:rsidRPr="00861699">
        <w:rPr>
          <w:rFonts w:ascii="Times New Roman" w:hAnsi="Times New Roman" w:cs="Times New Roman"/>
          <w:color w:val="002060"/>
          <w:sz w:val="24"/>
          <w:szCs w:val="24"/>
        </w:rPr>
        <w:lastRenderedPageBreak/>
        <w:t>Monoalfabetická šifra</w:t>
      </w:r>
      <w:bookmarkEnd w:id="6"/>
      <w:bookmarkEnd w:id="7"/>
      <w:bookmarkEnd w:id="8"/>
    </w:p>
    <w:tbl>
      <w:tblPr>
        <w:tblStyle w:val="Tabulkaseznamu4zvraznn1"/>
        <w:tblW w:w="848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60"/>
        <w:gridCol w:w="401"/>
        <w:gridCol w:w="349"/>
        <w:gridCol w:w="359"/>
        <w:gridCol w:w="390"/>
        <w:gridCol w:w="390"/>
        <w:gridCol w:w="359"/>
        <w:gridCol w:w="359"/>
        <w:gridCol w:w="381"/>
        <w:gridCol w:w="371"/>
        <w:gridCol w:w="371"/>
        <w:gridCol w:w="371"/>
        <w:gridCol w:w="420"/>
        <w:gridCol w:w="349"/>
        <w:gridCol w:w="372"/>
        <w:gridCol w:w="417"/>
        <w:gridCol w:w="380"/>
        <w:gridCol w:w="378"/>
        <w:gridCol w:w="390"/>
        <w:gridCol w:w="366"/>
        <w:gridCol w:w="354"/>
        <w:gridCol w:w="359"/>
        <w:gridCol w:w="400"/>
        <w:gridCol w:w="349"/>
        <w:gridCol w:w="362"/>
        <w:gridCol w:w="379"/>
      </w:tblGrid>
      <w:tr w:rsidR="00F62C24" w:rsidRPr="002D6B0E" w:rsidTr="00AB27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48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0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0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48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48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0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0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37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26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26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26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85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0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27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8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36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  <w:tc>
          <w:tcPr>
            <w:tcW w:w="334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36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19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05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05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48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300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5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35" w:type="dxa"/>
            <w:shd w:val="clear" w:color="auto" w:fill="002060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  <w:tr w:rsidR="00F62C24" w:rsidRPr="002D6B0E" w:rsidTr="00AB2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337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326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326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326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</w:t>
            </w:r>
          </w:p>
        </w:tc>
        <w:tc>
          <w:tcPr>
            <w:tcW w:w="385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327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38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336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334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336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319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305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305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315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335" w:type="dxa"/>
            <w:shd w:val="clear" w:color="auto" w:fill="516291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F62C24" w:rsidRPr="002D6B0E" w:rsidTr="00AB27A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</w:t>
            </w:r>
          </w:p>
        </w:tc>
        <w:tc>
          <w:tcPr>
            <w:tcW w:w="348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</w:t>
            </w:r>
          </w:p>
        </w:tc>
        <w:tc>
          <w:tcPr>
            <w:tcW w:w="30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30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348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30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30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326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326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85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327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</w:p>
        </w:tc>
        <w:tc>
          <w:tcPr>
            <w:tcW w:w="336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  <w:tc>
          <w:tcPr>
            <w:tcW w:w="336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305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05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348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00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35" w:type="dxa"/>
            <w:shd w:val="clear" w:color="auto" w:fill="A9B3CF"/>
            <w:noWrap/>
            <w:hideMark/>
          </w:tcPr>
          <w:p w:rsidR="006C6D30" w:rsidRPr="00805896" w:rsidRDefault="006C6D30" w:rsidP="00AB27A2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!</w:t>
            </w:r>
          </w:p>
        </w:tc>
      </w:tr>
      <w:tr w:rsidR="00F62C24" w:rsidRPr="002D6B0E" w:rsidTr="00AB2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rPr>
                <w:rFonts w:ascii="Wingdings" w:hAnsi="Wingdings" w:cs="Times New Roman"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color w:val="000000"/>
                <w:sz w:val="24"/>
                <w:szCs w:val="24"/>
              </w:rPr>
              <w:t>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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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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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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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</w:t>
            </w:r>
          </w:p>
        </w:tc>
        <w:tc>
          <w:tcPr>
            <w:tcW w:w="337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</w:t>
            </w:r>
          </w:p>
        </w:tc>
        <w:tc>
          <w:tcPr>
            <w:tcW w:w="326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</w:t>
            </w:r>
          </w:p>
        </w:tc>
        <w:tc>
          <w:tcPr>
            <w:tcW w:w="326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</w:t>
            </w:r>
          </w:p>
        </w:tc>
        <w:tc>
          <w:tcPr>
            <w:tcW w:w="326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</w:t>
            </w:r>
          </w:p>
        </w:tc>
        <w:tc>
          <w:tcPr>
            <w:tcW w:w="385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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</w:t>
            </w:r>
          </w:p>
        </w:tc>
        <w:tc>
          <w:tcPr>
            <w:tcW w:w="327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</w:t>
            </w:r>
          </w:p>
        </w:tc>
        <w:tc>
          <w:tcPr>
            <w:tcW w:w="38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</w:t>
            </w:r>
          </w:p>
        </w:tc>
        <w:tc>
          <w:tcPr>
            <w:tcW w:w="336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</w:t>
            </w:r>
          </w:p>
        </w:tc>
        <w:tc>
          <w:tcPr>
            <w:tcW w:w="334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</w:t>
            </w:r>
          </w:p>
        </w:tc>
        <w:tc>
          <w:tcPr>
            <w:tcW w:w="336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</w:t>
            </w:r>
          </w:p>
        </w:tc>
        <w:tc>
          <w:tcPr>
            <w:tcW w:w="319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</w:t>
            </w:r>
          </w:p>
        </w:tc>
        <w:tc>
          <w:tcPr>
            <w:tcW w:w="305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</w:t>
            </w:r>
          </w:p>
        </w:tc>
        <w:tc>
          <w:tcPr>
            <w:tcW w:w="305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</w:t>
            </w:r>
          </w:p>
        </w:tc>
        <w:tc>
          <w:tcPr>
            <w:tcW w:w="348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</w:t>
            </w:r>
          </w:p>
        </w:tc>
        <w:tc>
          <w:tcPr>
            <w:tcW w:w="300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</w:t>
            </w:r>
          </w:p>
        </w:tc>
        <w:tc>
          <w:tcPr>
            <w:tcW w:w="315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</w:t>
            </w:r>
          </w:p>
        </w:tc>
        <w:tc>
          <w:tcPr>
            <w:tcW w:w="335" w:type="dxa"/>
            <w:shd w:val="clear" w:color="auto" w:fill="516291"/>
            <w:noWrap/>
            <w:hideMark/>
          </w:tcPr>
          <w:p w:rsidR="006C6D30" w:rsidRPr="003B769F" w:rsidRDefault="006C6D30" w:rsidP="00AB27A2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</w:pPr>
            <w:r w:rsidRPr="003B769F">
              <w:rPr>
                <w:rFonts w:ascii="Wingdings" w:hAnsi="Wingdings" w:cs="Times New Roman"/>
                <w:b/>
                <w:color w:val="000000"/>
                <w:sz w:val="24"/>
                <w:szCs w:val="24"/>
              </w:rPr>
              <w:t></w:t>
            </w:r>
          </w:p>
        </w:tc>
      </w:tr>
    </w:tbl>
    <w:p w:rsidR="003C061C" w:rsidRPr="003C061C" w:rsidRDefault="003C061C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pomocí </w:t>
      </w:r>
      <w:r w:rsidR="007A1D15">
        <w:rPr>
          <w:rFonts w:ascii="Times New Roman" w:hAnsi="Times New Roman" w:cs="Times New Roman"/>
          <w:color w:val="auto"/>
          <w:sz w:val="24"/>
          <w:szCs w:val="24"/>
        </w:rPr>
        <w:t>třetího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řádku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BD7228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4C6A42" w:rsidRPr="00BD7228" w:rsidRDefault="004C6A42" w:rsidP="00342D3D">
      <w:pPr>
        <w:spacing w:before="100" w:beforeAutospacing="1" w:after="100" w:afterAutospacing="1" w:line="240" w:lineRule="auto"/>
        <w:rPr>
          <w:rFonts w:ascii="Wingdings" w:hAnsi="Wingdings" w:cs="Times New Roman"/>
          <w:color w:val="auto"/>
          <w:sz w:val="24"/>
          <w:szCs w:val="24"/>
        </w:rPr>
      </w:pPr>
      <w:r w:rsidRPr="00BD7228"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 w:rsidRPr="00BD722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722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722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BD7228">
        <w:rPr>
          <w:rFonts w:ascii="Wingdings" w:hAnsi="Wingdings" w:cs="Times New Roman"/>
          <w:color w:val="auto"/>
          <w:sz w:val="24"/>
          <w:szCs w:val="24"/>
        </w:rPr>
        <w:t>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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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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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</w:t>
      </w:r>
      <w:r w:rsidRPr="00BD7228">
        <w:rPr>
          <w:rFonts w:ascii="Wingdings" w:hAnsi="Wingdings" w:cs="Times New Roman"/>
          <w:color w:val="auto"/>
          <w:sz w:val="24"/>
          <w:szCs w:val="24"/>
        </w:rPr>
        <w:t>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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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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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</w:t>
      </w:r>
      <w:r w:rsidRPr="00BD7228">
        <w:rPr>
          <w:rFonts w:ascii="Wingdings" w:hAnsi="Wingdings" w:cs="Times New Roman"/>
          <w:color w:val="auto"/>
          <w:sz w:val="24"/>
          <w:szCs w:val="24"/>
        </w:rPr>
        <w:t>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</w:t>
      </w:r>
      <w:r w:rsidRPr="00BD7228">
        <w:rPr>
          <w:rFonts w:ascii="Wingdings" w:hAnsi="Wingdings" w:cs="Times New Roman"/>
          <w:color w:val="auto"/>
          <w:sz w:val="24"/>
          <w:szCs w:val="24"/>
        </w:rPr>
        <w:t>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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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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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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</w:t>
      </w:r>
      <w:r w:rsidRPr="00BD7228">
        <w:rPr>
          <w:rFonts w:ascii="Wingdings" w:hAnsi="Wingdings" w:cs="Times New Roman"/>
          <w:color w:val="auto"/>
          <w:sz w:val="24"/>
          <w:szCs w:val="24"/>
        </w:rPr>
        <w:t>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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</w:t>
      </w:r>
      <w:r w:rsidRPr="00BD7228">
        <w:rPr>
          <w:rFonts w:ascii="Wingdings" w:hAnsi="Wingdings" w:cs="Times New Roman"/>
          <w:color w:val="auto"/>
          <w:sz w:val="24"/>
          <w:szCs w:val="24"/>
        </w:rPr>
        <w:t>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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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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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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</w:t>
      </w:r>
      <w:r w:rsidRPr="00BD7228">
        <w:rPr>
          <w:rFonts w:ascii="Wingdings" w:hAnsi="Wingdings" w:cs="Times New Roman"/>
          <w:color w:val="auto"/>
          <w:sz w:val="24"/>
          <w:szCs w:val="24"/>
        </w:rPr>
        <w:t></w:t>
      </w:r>
    </w:p>
    <w:p w:rsidR="00BD7228" w:rsidRPr="00861699" w:rsidRDefault="00BD722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BD7228" w:rsidRPr="00861699" w:rsidRDefault="00BD722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9" w:name="_Toc512977565"/>
      <w:bookmarkStart w:id="10" w:name="_Toc513160216"/>
      <w:bookmarkStart w:id="11" w:name="_Toc513227227"/>
      <w:r w:rsidRPr="00BD7228">
        <w:rPr>
          <w:rFonts w:ascii="Times New Roman" w:hAnsi="Times New Roman" w:cs="Times New Roman"/>
          <w:color w:val="002060"/>
          <w:sz w:val="24"/>
          <w:szCs w:val="24"/>
        </w:rPr>
        <w:t>Velký kříž</w:t>
      </w:r>
      <w:bookmarkEnd w:id="9"/>
      <w:bookmarkEnd w:id="10"/>
      <w:bookmarkEnd w:id="11"/>
    </w:p>
    <w:p w:rsidR="00BD7228" w:rsidRPr="00BD7228" w:rsidRDefault="00BD7228" w:rsidP="00342D3D">
      <w:pPr>
        <w:spacing w:before="100" w:beforeAutospacing="1" w:after="100" w:afterAutospacing="1" w:line="240" w:lineRule="auto"/>
        <w:jc w:val="center"/>
      </w:pPr>
      <w:r w:rsidRPr="00BD7228">
        <w:rPr>
          <w:noProof/>
          <w:lang w:eastAsia="cs-CZ"/>
        </w:rPr>
        <w:drawing>
          <wp:inline distT="0" distB="0" distL="0" distR="0" wp14:anchorId="076A3DC4" wp14:editId="7BFE9A59">
            <wp:extent cx="2745129" cy="990424"/>
            <wp:effectExtent l="0" t="0" r="0" b="635"/>
            <wp:docPr id="13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2168" cy="100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699" w:rsidRPr="00BD7228" w:rsidRDefault="00BD7228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tbl>
      <w:tblPr>
        <w:tblW w:w="3427" w:type="pct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3"/>
        <w:gridCol w:w="621"/>
        <w:gridCol w:w="162"/>
        <w:gridCol w:w="581"/>
        <w:gridCol w:w="162"/>
        <w:gridCol w:w="581"/>
        <w:gridCol w:w="162"/>
        <w:gridCol w:w="582"/>
        <w:gridCol w:w="162"/>
        <w:gridCol w:w="582"/>
        <w:gridCol w:w="162"/>
      </w:tblGrid>
      <w:tr w:rsidR="00861699" w:rsidRPr="00861699" w:rsidTr="00BD7228">
        <w:trPr>
          <w:cantSplit/>
          <w:trHeight w:hRule="exact" w:val="312"/>
        </w:trPr>
        <w:tc>
          <w:tcPr>
            <w:tcW w:w="2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BD7228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Dešifrujte</w:t>
            </w:r>
            <w:r w:rsidR="00861699"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</w:p>
        </w:tc>
        <w:tc>
          <w:tcPr>
            <w:tcW w:w="121" w:type="pct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</w:p>
        </w:tc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</w:p>
        </w:tc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BD7228" w:rsidRPr="00861699" w:rsidRDefault="00BD722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BD7228" w:rsidRPr="00861699" w:rsidRDefault="00BD722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12" w:name="_Toc512977566"/>
      <w:bookmarkStart w:id="13" w:name="_Toc513160217"/>
      <w:bookmarkStart w:id="14" w:name="_Toc513227228"/>
      <w:r w:rsidRPr="00BD7228">
        <w:rPr>
          <w:rFonts w:ascii="Times New Roman" w:hAnsi="Times New Roman" w:cs="Times New Roman"/>
          <w:color w:val="002060"/>
          <w:sz w:val="24"/>
          <w:szCs w:val="24"/>
        </w:rPr>
        <w:t>Malý kříž</w:t>
      </w:r>
      <w:bookmarkEnd w:id="12"/>
      <w:bookmarkEnd w:id="13"/>
      <w:bookmarkEnd w:id="14"/>
    </w:p>
    <w:p w:rsidR="00917539" w:rsidRPr="00917539" w:rsidRDefault="00917539" w:rsidP="003C061C">
      <w:pPr>
        <w:spacing w:before="100" w:beforeAutospacing="1" w:after="100" w:afterAutospacing="1" w:line="240" w:lineRule="auto"/>
        <w:jc w:val="center"/>
      </w:pPr>
      <w:r w:rsidRPr="00917539">
        <w:rPr>
          <w:noProof/>
          <w:lang w:eastAsia="cs-CZ"/>
        </w:rPr>
        <w:drawing>
          <wp:inline distT="0" distB="0" distL="0" distR="0" wp14:anchorId="533F35B6" wp14:editId="029B8097">
            <wp:extent cx="3293634" cy="1132482"/>
            <wp:effectExtent l="0" t="0" r="2540" b="0"/>
            <wp:docPr id="1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19370" cy="1141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5C0B">
        <w:br w:type="page"/>
      </w:r>
    </w:p>
    <w:p w:rsidR="00861699" w:rsidRPr="00917539" w:rsidRDefault="00BD7228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lastRenderedPageBreak/>
        <w:t>Příklad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309"/>
        <w:gridCol w:w="146"/>
        <w:gridCol w:w="309"/>
        <w:gridCol w:w="146"/>
        <w:gridCol w:w="309"/>
        <w:gridCol w:w="200"/>
        <w:gridCol w:w="380"/>
        <w:gridCol w:w="146"/>
        <w:gridCol w:w="225"/>
        <w:gridCol w:w="146"/>
        <w:gridCol w:w="309"/>
        <w:gridCol w:w="200"/>
        <w:gridCol w:w="285"/>
        <w:gridCol w:w="200"/>
      </w:tblGrid>
      <w:tr w:rsidR="00861699" w:rsidRPr="00861699" w:rsidTr="00BD7228">
        <w:trPr>
          <w:cantSplit/>
          <w:trHeight w:hRule="exact" w:val="312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91753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Dešifrujte</w:t>
            </w:r>
            <w:r w:rsidR="00861699"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••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•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</w:tbl>
    <w:p w:rsidR="00BD7228" w:rsidRPr="00861699" w:rsidRDefault="00BD722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BD7228" w:rsidRPr="00861699" w:rsidRDefault="00BD722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15" w:name="_Toc512977567"/>
      <w:bookmarkStart w:id="16" w:name="_Toc513160218"/>
      <w:bookmarkStart w:id="17" w:name="_Toc513227229"/>
      <w:r w:rsidRPr="00917539">
        <w:rPr>
          <w:rFonts w:ascii="Times New Roman" w:hAnsi="Times New Roman" w:cs="Times New Roman"/>
          <w:color w:val="002060"/>
          <w:sz w:val="24"/>
          <w:szCs w:val="24"/>
        </w:rPr>
        <w:t>Hebrejský kříž</w:t>
      </w:r>
      <w:bookmarkEnd w:id="15"/>
      <w:bookmarkEnd w:id="16"/>
      <w:bookmarkEnd w:id="17"/>
    </w:p>
    <w:p w:rsidR="00917539" w:rsidRPr="00917539" w:rsidRDefault="00917539" w:rsidP="00342D3D">
      <w:pPr>
        <w:spacing w:before="100" w:beforeAutospacing="1" w:after="100" w:afterAutospacing="1" w:line="240" w:lineRule="auto"/>
        <w:jc w:val="center"/>
      </w:pPr>
      <w:r w:rsidRPr="00917539">
        <w:rPr>
          <w:noProof/>
          <w:lang w:eastAsia="cs-CZ"/>
        </w:rPr>
        <w:drawing>
          <wp:inline distT="0" distB="0" distL="0" distR="0" wp14:anchorId="5A68A1C7" wp14:editId="0D0433DA">
            <wp:extent cx="4785212" cy="1196058"/>
            <wp:effectExtent l="0" t="0" r="0" b="4445"/>
            <wp:docPr id="1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18897" cy="120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699" w:rsidRPr="00917539" w:rsidRDefault="0091753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5"/>
        <w:gridCol w:w="534"/>
        <w:gridCol w:w="200"/>
        <w:gridCol w:w="285"/>
        <w:gridCol w:w="146"/>
        <w:gridCol w:w="320"/>
        <w:gridCol w:w="146"/>
        <w:gridCol w:w="563"/>
        <w:gridCol w:w="320"/>
        <w:gridCol w:w="146"/>
        <w:gridCol w:w="146"/>
        <w:gridCol w:w="225"/>
      </w:tblGrid>
      <w:tr w:rsidR="00861699" w:rsidRPr="00861699" w:rsidTr="00DA4F03">
        <w:trPr>
          <w:cantSplit/>
          <w:trHeight w:hRule="exact" w:val="312"/>
        </w:trPr>
        <w:tc>
          <w:tcPr>
            <w:tcW w:w="278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91753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Dešifrujte</w:t>
            </w:r>
            <w:r w:rsidR="00861699"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object w:dxaOrig="765" w:dyaOrig="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65pt;height:14.95pt" o:ole="">
                  <v:imagedata r:id="rId17" o:title=""/>
                </v:shape>
                <o:OLEObject Type="Embed" ProgID="PBrush" ShapeID="_x0000_i1025" DrawAspect="Content" ObjectID="_1587819657" r:id="rId18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C789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object w:dxaOrig="390" w:dyaOrig="765">
                <v:shape id="_x0000_i1026" type="#_x0000_t75" style="width:12.15pt;height:14.95pt" o:ole="">
                  <v:imagedata r:id="rId19" o:title=""/>
                </v:shape>
                <o:OLEObject Type="Embed" ProgID="PBrush" ShapeID="_x0000_i1026" DrawAspect="Content" ObjectID="_1587819658" r:id="rId20"/>
              </w:object>
            </w: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699" w:rsidRPr="00861699" w:rsidRDefault="00861699" w:rsidP="00342D3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</w:t>
            </w:r>
          </w:p>
        </w:tc>
      </w:tr>
    </w:tbl>
    <w:p w:rsidR="00917539" w:rsidRPr="00917539" w:rsidRDefault="0091753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1753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91753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1753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425887" w:rsidRDefault="0091753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1753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91753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1753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  <w:bookmarkStart w:id="18" w:name="_Toc512977568"/>
      <w:bookmarkStart w:id="19" w:name="_Toc513160219"/>
      <w:bookmarkStart w:id="20" w:name="_Toc513227230"/>
    </w:p>
    <w:p w:rsidR="00861699" w:rsidRPr="006A4B9F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A4B9F">
        <w:rPr>
          <w:rFonts w:ascii="Times New Roman" w:hAnsi="Times New Roman" w:cs="Times New Roman"/>
          <w:color w:val="002060"/>
          <w:sz w:val="24"/>
          <w:szCs w:val="24"/>
        </w:rPr>
        <w:t>ATBAŠ</w:t>
      </w:r>
      <w:bookmarkEnd w:id="18"/>
      <w:bookmarkEnd w:id="19"/>
      <w:bookmarkEnd w:id="20"/>
    </w:p>
    <w:p w:rsidR="00E63C79" w:rsidRPr="00425887" w:rsidRDefault="00E63C79" w:rsidP="00342D3D">
      <w:pPr>
        <w:spacing w:before="100" w:beforeAutospacing="1" w:after="100" w:afterAutospacing="1" w:line="240" w:lineRule="auto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14:ligatures w14:val="standardContextual"/>
        </w:rPr>
      </w:pPr>
      <w:r>
        <w:rPr>
          <w:noProof/>
          <w:lang w:eastAsia="cs-CZ"/>
        </w:rPr>
        <w:drawing>
          <wp:inline distT="0" distB="0" distL="0" distR="0" wp14:anchorId="6731C3C1" wp14:editId="4F405BD0">
            <wp:extent cx="6188710" cy="580390"/>
            <wp:effectExtent l="0" t="0" r="254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699" w:rsidRPr="00861699" w:rsidRDefault="0086169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 w:rsidRPr="00861699">
        <w:rPr>
          <w:b/>
          <w:i/>
        </w:rPr>
        <w:t>P</w:t>
      </w:r>
      <w:r w:rsidR="00425887">
        <w:rPr>
          <w:b/>
          <w:i/>
        </w:rPr>
        <w:t>říklad</w:t>
      </w:r>
    </w:p>
    <w:p w:rsidR="00861699" w:rsidRDefault="0042588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E63C79" w:rsidRPr="0086169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E63C7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MRPWV MVOVAR KIZEWZ MZ KLEIXSF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Pr="006A4B9F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21" w:name="_Toc512977569"/>
      <w:bookmarkStart w:id="22" w:name="_Toc513160220"/>
      <w:bookmarkStart w:id="23" w:name="_Toc513227231"/>
      <w:r w:rsidRPr="006A4B9F">
        <w:rPr>
          <w:rFonts w:ascii="Times New Roman" w:hAnsi="Times New Roman" w:cs="Times New Roman"/>
          <w:color w:val="002060"/>
          <w:sz w:val="24"/>
          <w:szCs w:val="24"/>
        </w:rPr>
        <w:lastRenderedPageBreak/>
        <w:t>ALBAM</w:t>
      </w:r>
      <w:bookmarkEnd w:id="21"/>
      <w:bookmarkEnd w:id="22"/>
      <w:bookmarkEnd w:id="23"/>
      <w:r w:rsidRPr="006A4B9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E63C79" w:rsidRPr="00E63C79" w:rsidRDefault="00E63C79" w:rsidP="00342D3D">
      <w:pPr>
        <w:spacing w:before="100" w:beforeAutospacing="1" w:after="100" w:afterAutospacing="1" w:line="240" w:lineRule="auto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14:ligatures w14:val="standardContextual"/>
        </w:rPr>
      </w:pPr>
      <w:r>
        <w:rPr>
          <w:noProof/>
          <w:lang w:eastAsia="cs-CZ"/>
        </w:rPr>
        <w:drawing>
          <wp:inline distT="0" distB="0" distL="0" distR="0" wp14:anchorId="41202E0A" wp14:editId="7E19A2CE">
            <wp:extent cx="6188710" cy="503555"/>
            <wp:effectExtent l="0" t="0" r="254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C79" w:rsidRPr="00E63C79" w:rsidRDefault="00E63C7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86169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E63C79" w:rsidRPr="0086169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E63C7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512977570"/>
      <w:bookmarkStart w:id="25" w:name="_Toc513160221"/>
      <w:bookmarkStart w:id="26" w:name="_Toc513227232"/>
      <w:r w:rsidRPr="00E63C79"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6A42" w:rsidRPr="00E63C79">
        <w:rPr>
          <w:rFonts w:ascii="Times New Roman" w:hAnsi="Times New Roman" w:cs="Times New Roman"/>
          <w:color w:val="auto"/>
          <w:sz w:val="24"/>
          <w:szCs w:val="24"/>
        </w:rPr>
        <w:t>ZVG ENQ WR IVP ARM ZVYBING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A4B9F">
        <w:rPr>
          <w:rFonts w:ascii="Times New Roman" w:hAnsi="Times New Roman" w:cs="Times New Roman"/>
          <w:color w:val="002060"/>
          <w:sz w:val="24"/>
          <w:szCs w:val="24"/>
        </w:rPr>
        <w:t>ATBAH</w:t>
      </w:r>
      <w:bookmarkEnd w:id="24"/>
      <w:bookmarkEnd w:id="25"/>
      <w:bookmarkEnd w:id="26"/>
    </w:p>
    <w:p w:rsidR="00F94D86" w:rsidRPr="00F94D86" w:rsidRDefault="00F94D86" w:rsidP="00F94D86">
      <w:r>
        <w:rPr>
          <w:noProof/>
          <w:lang w:eastAsia="cs-CZ"/>
        </w:rPr>
        <w:drawing>
          <wp:inline distT="0" distB="0" distL="0" distR="0" wp14:anchorId="6B7EAAF6" wp14:editId="75719228">
            <wp:extent cx="6188710" cy="497205"/>
            <wp:effectExtent l="0" t="0" r="254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699" w:rsidRPr="00861699" w:rsidRDefault="00E63C7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86169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E63C79" w:rsidRPr="0086169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861699" w:rsidRPr="00861699" w:rsidRDefault="00E63C79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GBTHMWIYA RNZY PAFZQN MFLMXZYNYA HMSZQN</w:t>
      </w:r>
    </w:p>
    <w:p w:rsidR="00E63C79" w:rsidRPr="00E63C79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D65C0B" w:rsidRDefault="00E63C7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63C7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861699" w:rsidRPr="00D65C0B" w:rsidRDefault="00D65C0B" w:rsidP="00D65C0B">
      <w:r>
        <w:br w:type="page"/>
      </w:r>
    </w:p>
    <w:p w:rsidR="00861699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27" w:name="_Toc512977572"/>
      <w:bookmarkStart w:id="28" w:name="_Toc513160223"/>
      <w:bookmarkStart w:id="29" w:name="_Toc513227234"/>
      <w:r w:rsidRPr="006A4B9F">
        <w:rPr>
          <w:rFonts w:ascii="Times New Roman" w:hAnsi="Times New Roman" w:cs="Times New Roman"/>
          <w:color w:val="002060"/>
          <w:sz w:val="24"/>
          <w:szCs w:val="24"/>
        </w:rPr>
        <w:lastRenderedPageBreak/>
        <w:t>Vigenèrova šifra</w:t>
      </w:r>
      <w:bookmarkEnd w:id="27"/>
      <w:bookmarkEnd w:id="28"/>
      <w:bookmarkEnd w:id="29"/>
    </w:p>
    <w:tbl>
      <w:tblPr>
        <w:tblStyle w:val="Tmavtabulkasmkou5zvraznn1"/>
        <w:tblW w:w="5000" w:type="pct"/>
        <w:tblLook w:val="04A0" w:firstRow="1" w:lastRow="0" w:firstColumn="1" w:lastColumn="0" w:noHBand="0" w:noVBand="1"/>
      </w:tblPr>
      <w:tblGrid>
        <w:gridCol w:w="524"/>
        <w:gridCol w:w="347"/>
        <w:gridCol w:w="340"/>
        <w:gridCol w:w="340"/>
        <w:gridCol w:w="340"/>
        <w:gridCol w:w="340"/>
        <w:gridCol w:w="340"/>
        <w:gridCol w:w="340"/>
        <w:gridCol w:w="340"/>
        <w:gridCol w:w="340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8"/>
        <w:gridCol w:w="341"/>
        <w:gridCol w:w="341"/>
        <w:gridCol w:w="341"/>
      </w:tblGrid>
      <w:tr w:rsidR="006A4B9F" w:rsidRPr="00361D47" w:rsidTr="00361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788" w:type="pct"/>
            <w:gridSpan w:val="27"/>
            <w:noWrap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  <w:t>PÍSMENO OTEVŘENÉHO TEXTU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 w:val="restart"/>
            <w:noWrap/>
            <w:textDirection w:val="btLr"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  <w:t>PÍSMENO KLÍČOVÉHO SLOVA</w:t>
            </w:r>
          </w:p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2"/>
              </w:rPr>
            </w:pP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V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2"/>
              </w:rPr>
              <w:t>Z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FFFFFF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Cs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</w:tr>
      <w:tr w:rsidR="00361D47" w:rsidRPr="00361D47" w:rsidTr="00361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</w:tr>
      <w:tr w:rsidR="00361D47" w:rsidRPr="00361D47" w:rsidTr="00361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2"/>
              </w:rPr>
            </w:pPr>
          </w:p>
        </w:tc>
        <w:tc>
          <w:tcPr>
            <w:tcW w:w="179" w:type="pct"/>
            <w:shd w:val="clear" w:color="auto" w:fill="A3CEED" w:themeFill="accent2" w:themeFillTint="66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U</w:t>
            </w:r>
          </w:p>
        </w:tc>
        <w:tc>
          <w:tcPr>
            <w:tcW w:w="180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6A4B9F" w:rsidRPr="00361D47" w:rsidRDefault="006A4B9F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361D47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Y</w:t>
            </w:r>
          </w:p>
        </w:tc>
      </w:tr>
    </w:tbl>
    <w:p w:rsidR="006A4B9F" w:rsidRPr="00361D47" w:rsidRDefault="006A4B9F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861699" w:rsidRPr="00861699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361D47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Klíč:</w:t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  <w:r w:rsidR="00361D4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361D4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Škola</w:t>
      </w:r>
    </w:p>
    <w:p w:rsidR="00361D47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OT: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361D47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D65C0B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361D47" w:rsidRPr="00D65C0B" w:rsidRDefault="00D65C0B" w:rsidP="00D65C0B">
      <w:r>
        <w:br w:type="page"/>
      </w:r>
    </w:p>
    <w:p w:rsidR="00861699" w:rsidRPr="00861699" w:rsidRDefault="006A4B9F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lastRenderedPageBreak/>
        <w:t>Příklad</w:t>
      </w:r>
    </w:p>
    <w:p w:rsidR="00861699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361D47">
        <w:rPr>
          <w:rFonts w:ascii="Times New Roman" w:hAnsi="Times New Roman" w:cs="Times New Roman"/>
          <w:color w:val="auto"/>
          <w:sz w:val="24"/>
          <w:szCs w:val="24"/>
        </w:rPr>
        <w:t>EXCSO KVCG MSVC XYKVSYEC</w:t>
      </w:r>
    </w:p>
    <w:p w:rsidR="00361D47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Škola</w:t>
      </w:r>
    </w:p>
    <w:p w:rsidR="00361D47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361D47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61D47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361D4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361D4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361D47" w:rsidRPr="00361D47" w:rsidRDefault="00361D4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861699" w:rsidRPr="006A4B9F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30" w:name="_Toc512977574"/>
      <w:bookmarkStart w:id="31" w:name="_Toc513160225"/>
      <w:bookmarkStart w:id="32" w:name="_Toc513227236"/>
      <w:r w:rsidRPr="006A4B9F">
        <w:rPr>
          <w:rFonts w:ascii="Times New Roman" w:hAnsi="Times New Roman" w:cs="Times New Roman"/>
          <w:color w:val="002060"/>
          <w:sz w:val="24"/>
          <w:szCs w:val="24"/>
        </w:rPr>
        <w:t>Playfairova šifra</w:t>
      </w:r>
      <w:bookmarkEnd w:id="30"/>
      <w:bookmarkEnd w:id="31"/>
      <w:bookmarkEnd w:id="32"/>
    </w:p>
    <w:p w:rsidR="00861699" w:rsidRPr="00861699" w:rsidRDefault="006A4B9F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861699" w:rsidRPr="00861699" w:rsidRDefault="00D36C0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: 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861699" w:rsidRPr="00861699" w:rsidRDefault="00DB608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 xml:space="preserve">  </w:t>
      </w:r>
      <w:r w:rsid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="00D36C04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Škola hrou</w:t>
      </w:r>
    </w:p>
    <w:tbl>
      <w:tblPr>
        <w:tblStyle w:val="Tabulkaseznamu2zvraznn5"/>
        <w:tblW w:w="4597" w:type="dxa"/>
        <w:jc w:val="center"/>
        <w:tblLook w:val="04A0" w:firstRow="1" w:lastRow="0" w:firstColumn="1" w:lastColumn="0" w:noHBand="0" w:noVBand="1"/>
      </w:tblPr>
      <w:tblGrid>
        <w:gridCol w:w="403"/>
        <w:gridCol w:w="443"/>
        <w:gridCol w:w="430"/>
        <w:gridCol w:w="397"/>
        <w:gridCol w:w="430"/>
        <w:gridCol w:w="397"/>
        <w:gridCol w:w="430"/>
        <w:gridCol w:w="443"/>
        <w:gridCol w:w="430"/>
        <w:gridCol w:w="397"/>
        <w:gridCol w:w="397"/>
      </w:tblGrid>
      <w:tr w:rsidR="00861699" w:rsidRPr="00861699" w:rsidTr="00C63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bCs w:val="0"/>
                <w:color w:val="0070C0"/>
                <w:sz w:val="24"/>
                <w:szCs w:val="24"/>
              </w:rPr>
              <w:t>S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K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O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L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A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A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E</w:t>
            </w:r>
          </w:p>
        </w:tc>
      </w:tr>
      <w:tr w:rsidR="00861699" w:rsidRPr="00861699" w:rsidTr="00C63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B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</w:tr>
      <w:tr w:rsidR="00861699" w:rsidRPr="00861699" w:rsidTr="00C63F8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G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</w:tr>
      <w:tr w:rsidR="00861699" w:rsidRPr="00861699" w:rsidTr="00C63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N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861699" w:rsidRPr="00861699" w:rsidTr="00C63F8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V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  <w:tr w:rsidR="00861699" w:rsidRPr="00861699" w:rsidTr="00C63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1699" w:rsidRPr="00861699" w:rsidTr="00C63F8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A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61699" w:rsidRPr="00861699" w:rsidTr="00C63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F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61699" w:rsidRPr="00861699" w:rsidTr="00C63F8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  <w:tr w:rsidR="00861699" w:rsidRPr="00861699" w:rsidTr="00C63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861699" w:rsidRPr="00861699" w:rsidTr="00C63F8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43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</w:tbl>
    <w:p w:rsidR="00C63F83" w:rsidRDefault="00C63F8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OT: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C63F83" w:rsidRDefault="00C63F8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C63F83" w:rsidRDefault="00C63F8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Otevřený text (bigramy):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C63F83" w:rsidRPr="00361D47" w:rsidRDefault="00C63F8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 (bigramy):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D65C0B" w:rsidRDefault="00C63F8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861699" w:rsidRPr="00D65C0B" w:rsidRDefault="00D65C0B" w:rsidP="00D65C0B">
      <w:r>
        <w:br w:type="page"/>
      </w:r>
    </w:p>
    <w:p w:rsidR="00861699" w:rsidRPr="006A4B9F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33" w:name="_Toc512977576"/>
      <w:bookmarkStart w:id="34" w:name="_Toc513160227"/>
      <w:bookmarkStart w:id="35" w:name="_Toc513227238"/>
      <w:r w:rsidRPr="006A4B9F">
        <w:rPr>
          <w:rFonts w:ascii="Times New Roman" w:hAnsi="Times New Roman" w:cs="Times New Roman"/>
          <w:color w:val="002060"/>
          <w:sz w:val="24"/>
          <w:szCs w:val="24"/>
        </w:rPr>
        <w:lastRenderedPageBreak/>
        <w:t>Polybiův čtverec</w:t>
      </w:r>
      <w:bookmarkEnd w:id="33"/>
      <w:bookmarkEnd w:id="34"/>
      <w:bookmarkEnd w:id="35"/>
    </w:p>
    <w:p w:rsidR="00861699" w:rsidRDefault="006A4B9F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D36C04" w:rsidRPr="00D36C04" w:rsidRDefault="00D36C0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36C04">
        <w:rPr>
          <w:rFonts w:ascii="Times New Roman" w:hAnsi="Times New Roman" w:cs="Times New Roman"/>
          <w:color w:val="auto"/>
          <w:sz w:val="24"/>
          <w:szCs w:val="24"/>
        </w:rPr>
        <w:t xml:space="preserve">Zašifrujte:  </w:t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D57B6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861699" w:rsidRPr="00D36C04" w:rsidRDefault="00D36C0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</w:t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ab/>
        <w:t>Škola hrou</w:t>
      </w:r>
    </w:p>
    <w:tbl>
      <w:tblPr>
        <w:tblStyle w:val="Tmavtabulkasmkou5zvraznn5"/>
        <w:tblW w:w="2900" w:type="dxa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630"/>
        <w:gridCol w:w="454"/>
      </w:tblGrid>
      <w:tr w:rsidR="00861699" w:rsidRPr="00861699" w:rsidTr="00D36C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5</w:t>
            </w:r>
          </w:p>
        </w:tc>
      </w:tr>
      <w:tr w:rsidR="00861699" w:rsidRPr="00861699" w:rsidTr="00D3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630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61699" w:rsidRPr="00861699" w:rsidTr="00D36C04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61699" w:rsidRPr="00861699" w:rsidTr="00D3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30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861699" w:rsidRPr="00861699" w:rsidTr="00D36C04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</w:tr>
      <w:tr w:rsidR="00861699" w:rsidRPr="00861699" w:rsidTr="00D3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X/Y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</w:tbl>
    <w:p w:rsidR="00B917A0" w:rsidRDefault="00B917A0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</w:t>
      </w:r>
      <w:r w:rsidR="00904271">
        <w:rPr>
          <w:rFonts w:ascii="Times New Roman" w:hAnsi="Times New Roman" w:cs="Times New Roman"/>
          <w:color w:val="auto"/>
          <w:sz w:val="24"/>
          <w:szCs w:val="24"/>
        </w:rPr>
        <w:t xml:space="preserve"> – OT:</w:t>
      </w:r>
      <w:r w:rsidR="00904271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04271" w:rsidRDefault="00904271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D36C04" w:rsidRPr="004C02C7" w:rsidRDefault="00D36C0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36C04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D36C0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861699" w:rsidRPr="00861699" w:rsidRDefault="006A4B9F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861699" w:rsidRDefault="00D36C0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42 54 11 14 32 43 12 54 41 11 13 23 11 52 13 24 13 31 43 32</w:t>
      </w:r>
    </w:p>
    <w:p w:rsidR="004C02C7" w:rsidRPr="00861699" w:rsidRDefault="004C02C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Škola hrou</w:t>
      </w:r>
    </w:p>
    <w:tbl>
      <w:tblPr>
        <w:tblStyle w:val="Tmavtabulkasmkou5zvraznn5"/>
        <w:tblW w:w="2900" w:type="dxa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630"/>
        <w:gridCol w:w="454"/>
      </w:tblGrid>
      <w:tr w:rsidR="00861699" w:rsidRPr="00861699" w:rsidTr="00AA4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5</w:t>
            </w:r>
          </w:p>
        </w:tc>
      </w:tr>
      <w:tr w:rsidR="00861699" w:rsidRPr="00861699" w:rsidTr="00C02A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630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861699" w:rsidRPr="00861699" w:rsidTr="00C02AB9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54" w:type="dxa"/>
            <w:noWrap/>
            <w:hideMark/>
          </w:tcPr>
          <w:p w:rsidR="00861699" w:rsidRPr="003B21D6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61699" w:rsidRPr="00861699" w:rsidTr="00C02A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61699" w:rsidRPr="00861699" w:rsidTr="00C02AB9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454" w:type="dxa"/>
            <w:shd w:val="clear" w:color="auto" w:fill="1F4429" w:themeFill="accent5" w:themeFillShade="80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</w:tr>
      <w:tr w:rsidR="00861699" w:rsidRPr="00861699" w:rsidTr="00AA4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630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X/Y</w:t>
            </w:r>
          </w:p>
        </w:tc>
        <w:tc>
          <w:tcPr>
            <w:tcW w:w="454" w:type="dxa"/>
            <w:noWrap/>
            <w:hideMark/>
          </w:tcPr>
          <w:p w:rsidR="00861699" w:rsidRPr="00861699" w:rsidRDefault="00861699" w:rsidP="00342D3D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</w:tbl>
    <w:p w:rsidR="004605AA" w:rsidRDefault="004605AA" w:rsidP="004605AA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36" w:name="_Toc512977577"/>
      <w:bookmarkStart w:id="37" w:name="_Toc513160228"/>
      <w:bookmarkStart w:id="38" w:name="_Toc513227239"/>
      <w:r>
        <w:rPr>
          <w:rFonts w:ascii="Times New Roman" w:hAnsi="Times New Roman" w:cs="Times New Roman"/>
          <w:color w:val="auto"/>
          <w:sz w:val="24"/>
          <w:szCs w:val="24"/>
        </w:rPr>
        <w:t>Mezinárodní abeceda –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63C7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C02AB9" w:rsidRDefault="00C02AB9" w:rsidP="00C02AB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OT: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D145CE" w:rsidRDefault="004C02C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4C02C7" w:rsidRPr="00D145CE" w:rsidRDefault="00D145CE" w:rsidP="00D145CE">
      <w:r>
        <w:br w:type="page"/>
      </w:r>
    </w:p>
    <w:p w:rsidR="00861699" w:rsidRDefault="00861699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A4B9F">
        <w:rPr>
          <w:rFonts w:ascii="Times New Roman" w:hAnsi="Times New Roman" w:cs="Times New Roman"/>
          <w:color w:val="002060"/>
          <w:sz w:val="24"/>
          <w:szCs w:val="24"/>
        </w:rPr>
        <w:lastRenderedPageBreak/>
        <w:t>Šifra ťuk-ťuk</w:t>
      </w:r>
      <w:bookmarkEnd w:id="36"/>
      <w:bookmarkEnd w:id="37"/>
      <w:bookmarkEnd w:id="38"/>
    </w:p>
    <w:tbl>
      <w:tblPr>
        <w:tblStyle w:val="Tmavtabulkasmkou5zvraznn5"/>
        <w:tblW w:w="2724" w:type="dxa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630"/>
        <w:gridCol w:w="454"/>
      </w:tblGrid>
      <w:tr w:rsidR="003C061C" w:rsidRPr="00861699" w:rsidTr="003C06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5</w:t>
            </w:r>
          </w:p>
        </w:tc>
      </w:tr>
      <w:tr w:rsidR="003C061C" w:rsidRPr="00861699" w:rsidTr="00F251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3C061C" w:rsidRPr="00861699" w:rsidTr="00F2514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54" w:type="dxa"/>
            <w:noWrap/>
            <w:hideMark/>
          </w:tcPr>
          <w:p w:rsidR="003C061C" w:rsidRPr="003B21D6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1D6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3C061C" w:rsidRPr="00861699" w:rsidTr="00F251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C061C" w:rsidRPr="00861699" w:rsidTr="00F2514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454" w:type="dxa"/>
            <w:noWrap/>
            <w:hideMark/>
          </w:tcPr>
          <w:p w:rsidR="003C061C" w:rsidRPr="00F25143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14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</w:tr>
      <w:tr w:rsidR="003C061C" w:rsidRPr="00861699" w:rsidTr="003C0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X/Y</w:t>
            </w:r>
          </w:p>
        </w:tc>
        <w:tc>
          <w:tcPr>
            <w:tcW w:w="454" w:type="dxa"/>
            <w:noWrap/>
            <w:hideMark/>
          </w:tcPr>
          <w:p w:rsidR="003C061C" w:rsidRPr="00861699" w:rsidRDefault="003C061C" w:rsidP="003C061C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</w:tbl>
    <w:p w:rsidR="00861699" w:rsidRDefault="006A4B9F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4C02C7" w:rsidRDefault="004D3E9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02C7">
        <w:rPr>
          <w:rFonts w:ascii="Times New Roman" w:hAnsi="Times New Roman" w:cs="Times New Roman"/>
          <w:color w:val="auto"/>
          <w:sz w:val="24"/>
          <w:szCs w:val="24"/>
        </w:rPr>
        <w:t>Šifra</w:t>
      </w:r>
    </w:p>
    <w:p w:rsidR="004C02C7" w:rsidRDefault="004C02C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ŠT –</w:t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 xml:space="preserve"> souřadnice:</w:t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4C02C7" w:rsidRPr="004C02C7" w:rsidRDefault="00BB28C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02C7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4C02C7" w:rsidRPr="004C02C7" w:rsidRDefault="004C02C7" w:rsidP="00E12C13">
      <w:pPr>
        <w:spacing w:before="100" w:beforeAutospacing="1" w:after="100" w:afterAutospacing="1" w:line="240" w:lineRule="auto"/>
        <w:ind w:left="2160"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861699" w:rsidRPr="00861699" w:rsidRDefault="004C02C7" w:rsidP="00342D3D">
      <w:pPr>
        <w:pStyle w:val="Nadpis51"/>
        <w:numPr>
          <w:ilvl w:val="0"/>
          <w:numId w:val="20"/>
        </w:numPr>
        <w:spacing w:before="100" w:beforeAutospacing="1" w:after="100" w:afterAutospacing="1" w:line="240" w:lineRule="auto"/>
        <w:rPr>
          <w:b/>
          <w:i/>
        </w:rPr>
      </w:pPr>
      <w:r>
        <w:rPr>
          <w:b/>
          <w:i/>
        </w:rPr>
        <w:t>Příklad</w:t>
      </w:r>
    </w:p>
    <w:p w:rsidR="00861699" w:rsidRPr="00861699" w:rsidRDefault="004D3E98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:       </w:t>
      </w:r>
      <w:r w:rsidR="004C02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="00861699"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 ťuk-ťuk-ťuk-ťuk-ťuk      ťuk-ťuk-ťuk-ťuk-ťuk      ťuk</w:t>
      </w:r>
    </w:p>
    <w:p w:rsidR="00861699" w:rsidRDefault="00861699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861699">
        <w:rPr>
          <w:rFonts w:ascii="Times New Roman" w:hAnsi="Times New Roman" w:cs="Times New Roman"/>
          <w:color w:val="auto"/>
          <w:sz w:val="24"/>
          <w:szCs w:val="24"/>
        </w:rPr>
        <w:t>ťuk-ťuk-ťuk-ťuk-ťuk      ťuk      ťuk-ťuk</w:t>
      </w:r>
    </w:p>
    <w:p w:rsidR="004C02C7" w:rsidRDefault="004C02C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ŠT –</w:t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 xml:space="preserve"> souřadnice:</w:t>
      </w:r>
      <w:r w:rsidR="00BB28C7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4C02C7" w:rsidRDefault="00BB28C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02C7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D65C0B" w:rsidRDefault="00BB28C7" w:rsidP="003C061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E12C13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02C7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F94D86" w:rsidRDefault="00F94D86">
      <w:p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br w:type="page"/>
      </w:r>
    </w:p>
    <w:p w:rsidR="00F94D86" w:rsidRDefault="00E12C13" w:rsidP="00F94D86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8"/>
          <w:szCs w:val="24"/>
        </w:rPr>
      </w:pPr>
      <w:r w:rsidRPr="00E12C13">
        <w:rPr>
          <w:rFonts w:ascii="Times New Roman" w:hAnsi="Times New Roman" w:cs="Times New Roman"/>
          <w:color w:val="002060"/>
          <w:sz w:val="28"/>
          <w:szCs w:val="24"/>
        </w:rPr>
        <w:lastRenderedPageBreak/>
        <w:t>BONUSOV</w:t>
      </w:r>
      <w:r w:rsidR="007A4C2C">
        <w:rPr>
          <w:rFonts w:ascii="Times New Roman" w:hAnsi="Times New Roman" w:cs="Times New Roman"/>
          <w:color w:val="002060"/>
          <w:sz w:val="28"/>
          <w:szCs w:val="24"/>
        </w:rPr>
        <w:t>É</w:t>
      </w:r>
      <w:r w:rsidRPr="00E12C13">
        <w:rPr>
          <w:rFonts w:ascii="Times New Roman" w:hAnsi="Times New Roman" w:cs="Times New Roman"/>
          <w:color w:val="002060"/>
          <w:sz w:val="28"/>
          <w:szCs w:val="24"/>
        </w:rPr>
        <w:t xml:space="preserve"> ÚLOH</w:t>
      </w:r>
      <w:r w:rsidR="007A4C2C">
        <w:rPr>
          <w:rFonts w:ascii="Times New Roman" w:hAnsi="Times New Roman" w:cs="Times New Roman"/>
          <w:color w:val="002060"/>
          <w:sz w:val="28"/>
          <w:szCs w:val="24"/>
        </w:rPr>
        <w:t>Y</w:t>
      </w:r>
      <w:bookmarkStart w:id="39" w:name="_GoBack"/>
      <w:bookmarkEnd w:id="39"/>
      <w:r w:rsidRPr="00E12C13">
        <w:rPr>
          <w:rFonts w:ascii="Times New Roman" w:hAnsi="Times New Roman" w:cs="Times New Roman"/>
          <w:color w:val="002060"/>
          <w:sz w:val="28"/>
          <w:szCs w:val="24"/>
        </w:rPr>
        <w:t xml:space="preserve"> PRO RYCHLEJŠÍ</w:t>
      </w:r>
      <w:r w:rsidR="00F62C24">
        <w:rPr>
          <w:rFonts w:ascii="Times New Roman" w:hAnsi="Times New Roman" w:cs="Times New Roman"/>
          <w:color w:val="002060"/>
          <w:sz w:val="28"/>
          <w:szCs w:val="24"/>
        </w:rPr>
        <w:t xml:space="preserve"> ŽÁKY</w:t>
      </w:r>
    </w:p>
    <w:p w:rsidR="00E12C13" w:rsidRPr="00E12C13" w:rsidRDefault="00E12C13" w:rsidP="00E12C13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12C13">
        <w:rPr>
          <w:rFonts w:ascii="Times New Roman" w:hAnsi="Times New Roman" w:cs="Times New Roman"/>
          <w:color w:val="002060"/>
          <w:sz w:val="24"/>
          <w:szCs w:val="24"/>
        </w:rPr>
        <w:t>Velký kříž</w:t>
      </w:r>
    </w:p>
    <w:p w:rsidR="00E12C13" w:rsidRPr="00E12C13" w:rsidRDefault="00E12C13" w:rsidP="00E12C13">
      <w:pPr>
        <w:pStyle w:val="Nadpis51"/>
        <w:numPr>
          <w:ilvl w:val="0"/>
          <w:numId w:val="11"/>
        </w:numPr>
        <w:rPr>
          <w:b/>
          <w:i/>
        </w:rPr>
      </w:pPr>
      <w:r w:rsidRPr="00E12C13">
        <w:rPr>
          <w:b/>
          <w:i/>
        </w:rPr>
        <w:t>Příklad</w:t>
      </w:r>
    </w:p>
    <w:p w:rsid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12C13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 w:rsidRPr="00E12C13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12C13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E12C13" w:rsidRP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E12C13" w:rsidRPr="00E12C13" w:rsidRDefault="00E12C13" w:rsidP="00E12C13">
      <w:pPr>
        <w:pStyle w:val="Nadpis4"/>
        <w:spacing w:before="240"/>
        <w:ind w:left="862" w:hanging="862"/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</w:pPr>
      <w:r w:rsidRPr="00E12C13"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  <w:t>Malý kříž</w:t>
      </w:r>
    </w:p>
    <w:p w:rsidR="00E12C13" w:rsidRPr="00E12C13" w:rsidRDefault="00E12C13" w:rsidP="00E12C13">
      <w:pPr>
        <w:pStyle w:val="Nadpis51"/>
        <w:numPr>
          <w:ilvl w:val="0"/>
          <w:numId w:val="11"/>
        </w:numPr>
        <w:rPr>
          <w:b/>
          <w:i/>
        </w:rPr>
      </w:pPr>
      <w:r w:rsidRPr="00E12C13">
        <w:rPr>
          <w:b/>
          <w:i/>
        </w:rPr>
        <w:t>Příklad</w:t>
      </w:r>
    </w:p>
    <w:p w:rsid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12C13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 w:rsidRPr="00E12C13">
        <w:rPr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  <w:r w:rsidR="00D15744">
        <w:rPr>
          <w:rFonts w:ascii="Times New Roman" w:hAnsi="Times New Roman" w:cs="Times New Roman"/>
          <w:color w:val="auto"/>
          <w:sz w:val="24"/>
          <w:szCs w:val="24"/>
        </w:rPr>
        <w:tab/>
      </w:r>
      <w:r w:rsidR="00D1574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12C13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E12C13" w:rsidRP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E12C13" w:rsidRPr="00E12C13" w:rsidRDefault="00E12C13" w:rsidP="00E12C13">
      <w:pPr>
        <w:pStyle w:val="Nadpis4"/>
        <w:spacing w:before="240"/>
        <w:ind w:left="862" w:hanging="862"/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</w:pPr>
      <w:r w:rsidRPr="00E12C13"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  <w:t>Hebrejský kříž</w:t>
      </w:r>
    </w:p>
    <w:p w:rsidR="00E12C13" w:rsidRPr="00E12C13" w:rsidRDefault="00E12C13" w:rsidP="00E12C13">
      <w:pPr>
        <w:pStyle w:val="Nadpis51"/>
        <w:numPr>
          <w:ilvl w:val="0"/>
          <w:numId w:val="11"/>
        </w:numPr>
        <w:rPr>
          <w:b/>
          <w:i/>
        </w:rPr>
      </w:pPr>
      <w:r w:rsidRPr="00E12C13">
        <w:rPr>
          <w:b/>
          <w:i/>
        </w:rPr>
        <w:t>Příklad</w:t>
      </w:r>
    </w:p>
    <w:p w:rsidR="00E12C13" w:rsidRP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12C13">
        <w:rPr>
          <w:rFonts w:ascii="Times New Roman" w:hAnsi="Times New Roman" w:cs="Times New Roman"/>
          <w:color w:val="auto"/>
          <w:sz w:val="24"/>
          <w:szCs w:val="24"/>
        </w:rPr>
        <w:t xml:space="preserve">Otevřený text:  </w:t>
      </w:r>
      <w:r w:rsidR="00D15744">
        <w:rPr>
          <w:rFonts w:ascii="Times New Roman" w:hAnsi="Times New Roman" w:cs="Times New Roman"/>
          <w:color w:val="auto"/>
          <w:sz w:val="24"/>
          <w:szCs w:val="24"/>
        </w:rPr>
        <w:tab/>
      </w:r>
      <w:r w:rsidR="00D15744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E12C13">
        <w:rPr>
          <w:rFonts w:ascii="Times New Roman" w:hAnsi="Times New Roman" w:cs="Times New Roman"/>
          <w:color w:val="auto"/>
          <w:sz w:val="24"/>
          <w:szCs w:val="24"/>
        </w:rPr>
        <w:t>Kryptologie</w:t>
      </w:r>
    </w:p>
    <w:p w:rsidR="00E12C13" w:rsidRDefault="00E12C13" w:rsidP="00E12C13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E12C13" w:rsidRPr="00CD6C8C" w:rsidRDefault="00E12C13" w:rsidP="00CD6C8C">
      <w:pPr>
        <w:spacing w:after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  <w:r w:rsidRPr="00E12C13">
        <w:rPr>
          <w:rFonts w:ascii="Times New Roman" w:hAnsi="Times New Roman" w:cs="Times New Roman"/>
          <w:color w:val="auto"/>
          <w:sz w:val="24"/>
          <w:szCs w:val="24"/>
        </w:rPr>
        <w:br w:type="page"/>
      </w:r>
    </w:p>
    <w:p w:rsidR="00F94D86" w:rsidRDefault="00F94D86" w:rsidP="00F94D86">
      <w:pPr>
        <w:pStyle w:val="Nadpis51"/>
        <w:numPr>
          <w:ilvl w:val="0"/>
          <w:numId w:val="11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– Playfair</w:t>
      </w: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BBXTS DLAEJ NHXXX</w:t>
      </w:r>
    </w:p>
    <w:tbl>
      <w:tblPr>
        <w:tblStyle w:val="Tabulkaseznamu2zvraznn5"/>
        <w:tblpPr w:leftFromText="141" w:rightFromText="141" w:vertAnchor="text" w:horzAnchor="page" w:tblpX="4137" w:tblpY="123"/>
        <w:tblW w:w="4591" w:type="dxa"/>
        <w:tblLook w:val="04A0" w:firstRow="1" w:lastRow="0" w:firstColumn="1" w:lastColumn="0" w:noHBand="0" w:noVBand="1"/>
      </w:tblPr>
      <w:tblGrid>
        <w:gridCol w:w="397"/>
        <w:gridCol w:w="443"/>
        <w:gridCol w:w="430"/>
        <w:gridCol w:w="397"/>
        <w:gridCol w:w="430"/>
        <w:gridCol w:w="397"/>
        <w:gridCol w:w="430"/>
        <w:gridCol w:w="443"/>
        <w:gridCol w:w="430"/>
        <w:gridCol w:w="397"/>
        <w:gridCol w:w="397"/>
      </w:tblGrid>
      <w:tr w:rsidR="00F94D86" w:rsidRPr="00861699" w:rsidTr="008B75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S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bCs w:val="0"/>
                <w:color w:val="FF0000"/>
                <w:sz w:val="24"/>
                <w:szCs w:val="24"/>
              </w:rPr>
              <w:t>K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O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L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Cs w:val="0"/>
                <w:sz w:val="24"/>
                <w:szCs w:val="24"/>
              </w:rPr>
              <w:t>A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A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B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E</w:t>
            </w:r>
          </w:p>
        </w:tc>
      </w:tr>
      <w:tr w:rsidR="00F94D86" w:rsidRPr="00861699" w:rsidTr="008B75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B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</w:tr>
      <w:tr w:rsidR="00F94D86" w:rsidRPr="00861699" w:rsidTr="008B75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G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</w:tr>
      <w:tr w:rsidR="00F94D86" w:rsidRPr="00861699" w:rsidTr="008B75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N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F94D86" w:rsidRPr="00861699" w:rsidTr="008B75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V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  <w:tr w:rsidR="00F94D86" w:rsidRPr="00861699" w:rsidTr="008B75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4D86" w:rsidRPr="00861699" w:rsidTr="008B75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A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B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97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43" w:type="dxa"/>
            <w:shd w:val="clear" w:color="auto" w:fill="7EC492" w:themeFill="accent5" w:themeFillTint="99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D1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94D86" w:rsidRPr="00861699" w:rsidTr="008B75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F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F94D86" w:rsidRPr="00861699" w:rsidTr="008B75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K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  <w:tr w:rsidR="00F94D86" w:rsidRPr="00861699" w:rsidTr="008B75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P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F94D86" w:rsidRPr="00861699" w:rsidTr="008B75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b w:val="0"/>
                <w:sz w:val="24"/>
                <w:szCs w:val="24"/>
              </w:rPr>
              <w:t>V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43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F94D86" w:rsidRPr="00861699" w:rsidRDefault="00F94D86" w:rsidP="008B750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69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</w:tr>
    </w:tbl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4D86" w:rsidRPr="00361D47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 (bigramy):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Otevřený text (bigramy):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OT: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31788A" w:rsidRDefault="0031788A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 –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F94D86" w:rsidRDefault="00F94D86" w:rsidP="00F94D86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F94D86" w:rsidRPr="008C7EEA" w:rsidRDefault="00F94D86" w:rsidP="008C7EEA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61699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sectPr w:rsidR="00F94D86" w:rsidRPr="008C7EEA" w:rsidSect="00A34C9D">
      <w:footerReference w:type="default" r:id="rId24"/>
      <w:footerReference w:type="first" r:id="rId25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73C" w:rsidRDefault="00FA673C">
      <w:pPr>
        <w:spacing w:before="0" w:after="0" w:line="240" w:lineRule="auto"/>
      </w:pPr>
      <w:r>
        <w:separator/>
      </w:r>
    </w:p>
  </w:endnote>
  <w:endnote w:type="continuationSeparator" w:id="0">
    <w:p w:rsidR="00FA673C" w:rsidRDefault="00FA673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04D57" w:rsidRPr="00C04D57" w:rsidTr="00C04D57">
      <w:tc>
        <w:tcPr>
          <w:tcW w:w="1418" w:type="dxa"/>
        </w:tcPr>
        <w:p w:rsidR="003B3688" w:rsidRPr="00C04D57" w:rsidRDefault="003B3688">
          <w:pPr>
            <w:pStyle w:val="Zpat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C04D57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t xml:space="preserve">Strana | </w:t>
          </w:r>
          <w:r w:rsidRPr="00C04D57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begin"/>
          </w:r>
          <w:r w:rsidRPr="00C04D57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instrText xml:space="preserve"> PAGE   \* MERGEFORMAT </w:instrText>
          </w:r>
          <w:r w:rsidRPr="00C04D57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separate"/>
          </w:r>
          <w:r w:rsidR="00631CB8">
            <w:rPr>
              <w:rFonts w:ascii="Times New Roman" w:hAnsi="Times New Roman" w:cs="Times New Roman"/>
              <w:noProof/>
              <w:color w:val="auto"/>
              <w:sz w:val="24"/>
              <w:szCs w:val="24"/>
              <w:lang w:bidi="cs-CZ"/>
            </w:rPr>
            <w:t>10</w:t>
          </w:r>
          <w:r w:rsidRPr="00C04D57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3B3688" w:rsidRPr="00C04D57" w:rsidRDefault="00C04D57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</w:pPr>
              <w:r w:rsidRPr="00C04D57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3B3688" w:rsidRPr="00C04D57" w:rsidRDefault="003B3688">
    <w:pPr>
      <w:pStyle w:val="Zpat"/>
      <w:rPr>
        <w:rFonts w:ascii="Times New Roman" w:hAnsi="Times New Roman" w:cs="Times New Roman"/>
        <w:color w:val="auto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4860"/>
      <w:gridCol w:w="4886"/>
    </w:tblGrid>
    <w:tr w:rsidR="00A34C9D" w:rsidRPr="000A740C" w:rsidTr="00A421D7">
      <w:tc>
        <w:tcPr>
          <w:tcW w:w="5148" w:type="dxa"/>
        </w:tcPr>
        <w:p w:rsidR="00A34C9D" w:rsidRPr="000A740C" w:rsidRDefault="00A34C9D" w:rsidP="00A34C9D">
          <w:pPr>
            <w:pStyle w:val="Zpat"/>
            <w:rPr>
              <w:rFonts w:ascii="Times New Roman" w:hAnsi="Times New Roman" w:cs="Times New Roman"/>
              <w:sz w:val="24"/>
            </w:rPr>
          </w:pPr>
          <w:r w:rsidRPr="000A740C">
            <w:rPr>
              <w:rFonts w:ascii="Times New Roman" w:hAnsi="Times New Roman" w:cs="Times New Roman"/>
              <w:sz w:val="24"/>
              <w:lang w:bidi="cs-CZ"/>
            </w:rPr>
            <w:t xml:space="preserve">Strana | </w:t>
          </w:r>
          <w:r w:rsidRPr="000A740C">
            <w:rPr>
              <w:rFonts w:ascii="Times New Roman" w:hAnsi="Times New Roman" w:cs="Times New Roman"/>
              <w:sz w:val="24"/>
              <w:lang w:bidi="cs-CZ"/>
            </w:rPr>
            <w:fldChar w:fldCharType="begin"/>
          </w:r>
          <w:r w:rsidRPr="000A740C">
            <w:rPr>
              <w:rFonts w:ascii="Times New Roman" w:hAnsi="Times New Roman" w:cs="Times New Roman"/>
              <w:sz w:val="24"/>
              <w:lang w:bidi="cs-CZ"/>
            </w:rPr>
            <w:instrText xml:space="preserve"> PAGE   \* MERGEFORMAT </w:instrText>
          </w:r>
          <w:r w:rsidRPr="000A740C">
            <w:rPr>
              <w:rFonts w:ascii="Times New Roman" w:hAnsi="Times New Roman" w:cs="Times New Roman"/>
              <w:sz w:val="24"/>
              <w:lang w:bidi="cs-CZ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lang w:bidi="cs-CZ"/>
            </w:rPr>
            <w:t>1</w:t>
          </w:r>
          <w:r w:rsidRPr="000A740C">
            <w:rPr>
              <w:rFonts w:ascii="Times New Roman" w:hAnsi="Times New Roman" w:cs="Times New Roman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sz w:val="24"/>
          </w:rPr>
          <w:alias w:val="Vaše jméno"/>
          <w:tag w:val=""/>
          <w:id w:val="-1681185831"/>
          <w:placeholder>
            <w:docPart w:val="D13F0380D70849629D82218844ACDA2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5148" w:type="dxa"/>
            </w:tcPr>
            <w:p w:rsidR="00A34C9D" w:rsidRPr="000A740C" w:rsidRDefault="00C04D57" w:rsidP="00A34C9D">
              <w:pPr>
                <w:pStyle w:val="Zpat"/>
                <w:jc w:val="right"/>
                <w:rPr>
                  <w:rFonts w:ascii="Times New Roman" w:hAnsi="Times New Roman" w:cs="Times New Roman"/>
                  <w:sz w:val="24"/>
                </w:rPr>
              </w:pPr>
              <w:r>
                <w:rPr>
                  <w:rFonts w:ascii="Times New Roman" w:hAnsi="Times New Roman" w:cs="Times New Roman"/>
                  <w:sz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A34C9D" w:rsidRDefault="00A34C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73C" w:rsidRDefault="00FA673C">
      <w:pPr>
        <w:spacing w:before="0" w:after="0" w:line="240" w:lineRule="auto"/>
      </w:pPr>
      <w:r>
        <w:separator/>
      </w:r>
    </w:p>
  </w:footnote>
  <w:footnote w:type="continuationSeparator" w:id="0">
    <w:p w:rsidR="00FA673C" w:rsidRDefault="00FA673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92D"/>
    <w:multiLevelType w:val="hybridMultilevel"/>
    <w:tmpl w:val="793EA316"/>
    <w:lvl w:ilvl="0" w:tplc="17C8D4D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84481CC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9338696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9B0A62A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282F65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1AD832A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3934EC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A524E43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9430677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F02081"/>
    <w:multiLevelType w:val="hybridMultilevel"/>
    <w:tmpl w:val="50CC0F32"/>
    <w:lvl w:ilvl="0" w:tplc="5DE80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D2CF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231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2BE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3852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622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69C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076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B2E2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F2CD8"/>
    <w:multiLevelType w:val="hybridMultilevel"/>
    <w:tmpl w:val="4496A88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D63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13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80D25"/>
    <w:multiLevelType w:val="hybridMultilevel"/>
    <w:tmpl w:val="0DAC0290"/>
    <w:lvl w:ilvl="0" w:tplc="B6C4F6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50E1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E00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EAE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C42E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6E9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A01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12CC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46A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B35BD"/>
    <w:multiLevelType w:val="hybridMultilevel"/>
    <w:tmpl w:val="BEB26142"/>
    <w:lvl w:ilvl="0" w:tplc="93442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09D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0C4D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E5D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347A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E96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CC5C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C0F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9830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40BED"/>
    <w:multiLevelType w:val="hybridMultilevel"/>
    <w:tmpl w:val="44FA81F6"/>
    <w:lvl w:ilvl="0" w:tplc="53567C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DA94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3402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723B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8AA6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327F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46E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7C04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AA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83478"/>
    <w:multiLevelType w:val="hybridMultilevel"/>
    <w:tmpl w:val="261A21F2"/>
    <w:lvl w:ilvl="0" w:tplc="B654527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1A34B86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2D4C143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EA52DB7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B3E601C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23BC3A2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C390EE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9BE959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77AC974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9" w15:restartNumberingAfterBreak="0">
    <w:nsid w:val="74BD38AA"/>
    <w:multiLevelType w:val="hybridMultilevel"/>
    <w:tmpl w:val="08ACF3D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C5540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6"/>
  </w:num>
  <w:num w:numId="4">
    <w:abstractNumId w:val="22"/>
  </w:num>
  <w:num w:numId="5">
    <w:abstractNumId w:val="3"/>
  </w:num>
  <w:num w:numId="6">
    <w:abstractNumId w:val="8"/>
  </w:num>
  <w:num w:numId="7">
    <w:abstractNumId w:val="20"/>
  </w:num>
  <w:num w:numId="8">
    <w:abstractNumId w:val="5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11"/>
  </w:num>
  <w:num w:numId="14">
    <w:abstractNumId w:val="14"/>
  </w:num>
  <w:num w:numId="15">
    <w:abstractNumId w:val="7"/>
  </w:num>
  <w:num w:numId="16">
    <w:abstractNumId w:val="0"/>
  </w:num>
  <w:num w:numId="17">
    <w:abstractNumId w:val="17"/>
  </w:num>
  <w:num w:numId="18">
    <w:abstractNumId w:val="18"/>
  </w:num>
  <w:num w:numId="19">
    <w:abstractNumId w:val="15"/>
  </w:num>
  <w:num w:numId="20">
    <w:abstractNumId w:val="19"/>
  </w:num>
  <w:num w:numId="21">
    <w:abstractNumId w:val="4"/>
  </w:num>
  <w:num w:numId="22">
    <w:abstractNumId w:val="16"/>
  </w:num>
  <w:num w:numId="23">
    <w:abstractNumId w:val="1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45B90"/>
    <w:rsid w:val="00050AA4"/>
    <w:rsid w:val="00091302"/>
    <w:rsid w:val="000A72DC"/>
    <w:rsid w:val="000B2E51"/>
    <w:rsid w:val="000E2D1B"/>
    <w:rsid w:val="000E316A"/>
    <w:rsid w:val="00113503"/>
    <w:rsid w:val="00135337"/>
    <w:rsid w:val="001444D0"/>
    <w:rsid w:val="00155CED"/>
    <w:rsid w:val="00160A87"/>
    <w:rsid w:val="0018514E"/>
    <w:rsid w:val="001A625B"/>
    <w:rsid w:val="001C0873"/>
    <w:rsid w:val="001C789D"/>
    <w:rsid w:val="00214A72"/>
    <w:rsid w:val="002271A7"/>
    <w:rsid w:val="002342C0"/>
    <w:rsid w:val="00234590"/>
    <w:rsid w:val="00236136"/>
    <w:rsid w:val="00244DE4"/>
    <w:rsid w:val="00253C35"/>
    <w:rsid w:val="00284894"/>
    <w:rsid w:val="002B10B6"/>
    <w:rsid w:val="002B725E"/>
    <w:rsid w:val="002C2288"/>
    <w:rsid w:val="002C7294"/>
    <w:rsid w:val="002E1A4B"/>
    <w:rsid w:val="002E3857"/>
    <w:rsid w:val="002F4A8E"/>
    <w:rsid w:val="0031788A"/>
    <w:rsid w:val="00342D3D"/>
    <w:rsid w:val="00361D47"/>
    <w:rsid w:val="003B21D6"/>
    <w:rsid w:val="003B3688"/>
    <w:rsid w:val="003B769F"/>
    <w:rsid w:val="003C061C"/>
    <w:rsid w:val="003D4776"/>
    <w:rsid w:val="003F00CA"/>
    <w:rsid w:val="003F1227"/>
    <w:rsid w:val="003F28FF"/>
    <w:rsid w:val="003F7A96"/>
    <w:rsid w:val="004029D8"/>
    <w:rsid w:val="00425887"/>
    <w:rsid w:val="00430BFE"/>
    <w:rsid w:val="00455FE7"/>
    <w:rsid w:val="004605AA"/>
    <w:rsid w:val="00466692"/>
    <w:rsid w:val="00496B2A"/>
    <w:rsid w:val="004C02C7"/>
    <w:rsid w:val="004C6A42"/>
    <w:rsid w:val="004D3E98"/>
    <w:rsid w:val="004E72B5"/>
    <w:rsid w:val="004F051A"/>
    <w:rsid w:val="004F3691"/>
    <w:rsid w:val="00521079"/>
    <w:rsid w:val="00534A24"/>
    <w:rsid w:val="0055178A"/>
    <w:rsid w:val="005671B3"/>
    <w:rsid w:val="005812AD"/>
    <w:rsid w:val="005B362A"/>
    <w:rsid w:val="005C0783"/>
    <w:rsid w:val="005E3070"/>
    <w:rsid w:val="00627BD5"/>
    <w:rsid w:val="00631CB8"/>
    <w:rsid w:val="00636AAE"/>
    <w:rsid w:val="006378C7"/>
    <w:rsid w:val="00642C99"/>
    <w:rsid w:val="00696176"/>
    <w:rsid w:val="0069703E"/>
    <w:rsid w:val="006A4B9F"/>
    <w:rsid w:val="006C2C8E"/>
    <w:rsid w:val="006C5B23"/>
    <w:rsid w:val="006C6D30"/>
    <w:rsid w:val="006F54C0"/>
    <w:rsid w:val="006F7FE7"/>
    <w:rsid w:val="00717474"/>
    <w:rsid w:val="00730776"/>
    <w:rsid w:val="007A1D15"/>
    <w:rsid w:val="007A4C2C"/>
    <w:rsid w:val="007C1A60"/>
    <w:rsid w:val="007C37C7"/>
    <w:rsid w:val="007D085E"/>
    <w:rsid w:val="007D3BF5"/>
    <w:rsid w:val="007E2979"/>
    <w:rsid w:val="00804AE9"/>
    <w:rsid w:val="00805338"/>
    <w:rsid w:val="00805896"/>
    <w:rsid w:val="00821E08"/>
    <w:rsid w:val="00861699"/>
    <w:rsid w:val="008B4356"/>
    <w:rsid w:val="008C7EEA"/>
    <w:rsid w:val="008E2909"/>
    <w:rsid w:val="00904271"/>
    <w:rsid w:val="0090742D"/>
    <w:rsid w:val="0091173E"/>
    <w:rsid w:val="00917539"/>
    <w:rsid w:val="0092202B"/>
    <w:rsid w:val="009911CC"/>
    <w:rsid w:val="009F3F54"/>
    <w:rsid w:val="00A03381"/>
    <w:rsid w:val="00A206B7"/>
    <w:rsid w:val="00A34C9D"/>
    <w:rsid w:val="00A522EE"/>
    <w:rsid w:val="00A7528E"/>
    <w:rsid w:val="00AA46EE"/>
    <w:rsid w:val="00AA4B9B"/>
    <w:rsid w:val="00AE65EE"/>
    <w:rsid w:val="00AF4BF6"/>
    <w:rsid w:val="00B0497F"/>
    <w:rsid w:val="00B11AA7"/>
    <w:rsid w:val="00B527DF"/>
    <w:rsid w:val="00B63FD9"/>
    <w:rsid w:val="00B706B0"/>
    <w:rsid w:val="00B839D0"/>
    <w:rsid w:val="00B917A0"/>
    <w:rsid w:val="00BB28C7"/>
    <w:rsid w:val="00BD19D7"/>
    <w:rsid w:val="00BD360A"/>
    <w:rsid w:val="00BD4776"/>
    <w:rsid w:val="00BD57B6"/>
    <w:rsid w:val="00BD7228"/>
    <w:rsid w:val="00C02AB9"/>
    <w:rsid w:val="00C02F3F"/>
    <w:rsid w:val="00C04D57"/>
    <w:rsid w:val="00C346BE"/>
    <w:rsid w:val="00C63F83"/>
    <w:rsid w:val="00C66971"/>
    <w:rsid w:val="00C75BF4"/>
    <w:rsid w:val="00C81745"/>
    <w:rsid w:val="00C97230"/>
    <w:rsid w:val="00CC363D"/>
    <w:rsid w:val="00CC6EE9"/>
    <w:rsid w:val="00CD6C8C"/>
    <w:rsid w:val="00CF13CD"/>
    <w:rsid w:val="00D145CE"/>
    <w:rsid w:val="00D15744"/>
    <w:rsid w:val="00D264E6"/>
    <w:rsid w:val="00D36C04"/>
    <w:rsid w:val="00D605FC"/>
    <w:rsid w:val="00D60E09"/>
    <w:rsid w:val="00D65C0B"/>
    <w:rsid w:val="00D75D19"/>
    <w:rsid w:val="00DA4F03"/>
    <w:rsid w:val="00DB608E"/>
    <w:rsid w:val="00E00E90"/>
    <w:rsid w:val="00E12C13"/>
    <w:rsid w:val="00E22E2D"/>
    <w:rsid w:val="00E37646"/>
    <w:rsid w:val="00E422B2"/>
    <w:rsid w:val="00E63496"/>
    <w:rsid w:val="00E63C79"/>
    <w:rsid w:val="00E64DD2"/>
    <w:rsid w:val="00E9553B"/>
    <w:rsid w:val="00EF34E7"/>
    <w:rsid w:val="00F25143"/>
    <w:rsid w:val="00F32630"/>
    <w:rsid w:val="00F33431"/>
    <w:rsid w:val="00F62C24"/>
    <w:rsid w:val="00F665FA"/>
    <w:rsid w:val="00F94D86"/>
    <w:rsid w:val="00FA522F"/>
    <w:rsid w:val="00FA673C"/>
    <w:rsid w:val="00FC51CC"/>
    <w:rsid w:val="00FE13BF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28766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Odkaznakoment">
    <w:name w:val="annotation reference"/>
    <w:semiHidden/>
    <w:qFormat/>
    <w:rsid w:val="00861699"/>
    <w:rPr>
      <w:sz w:val="16"/>
      <w:szCs w:val="16"/>
    </w:rPr>
  </w:style>
  <w:style w:type="paragraph" w:customStyle="1" w:styleId="Rozvrendokumentu1">
    <w:name w:val="Rozvržení dokumentu1"/>
    <w:basedOn w:val="Normln"/>
    <w:semiHidden/>
    <w:qFormat/>
    <w:rsid w:val="00861699"/>
    <w:pPr>
      <w:shd w:val="clear" w:color="auto" w:fill="000080"/>
      <w:spacing w:before="0" w:after="120" w:line="360" w:lineRule="auto"/>
      <w:jc w:val="both"/>
    </w:pPr>
    <w:rPr>
      <w:rFonts w:ascii="Tahoma" w:eastAsia="Times New Roman" w:hAnsi="Tahoma" w:cs="Tahoma"/>
      <w:color w:val="auto"/>
      <w:kern w:val="0"/>
      <w:sz w:val="24"/>
      <w:szCs w:val="24"/>
      <w:lang w:eastAsia="cs-CZ"/>
    </w:rPr>
  </w:style>
  <w:style w:type="character" w:styleId="Sledovanodkaz">
    <w:name w:val="FollowedHyperlink"/>
    <w:uiPriority w:val="99"/>
    <w:semiHidden/>
    <w:qFormat/>
    <w:rsid w:val="00861699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861699"/>
    <w:pPr>
      <w:spacing w:before="0" w:after="120" w:line="360" w:lineRule="auto"/>
      <w:ind w:left="283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61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table" w:styleId="Tmavtabulkasmkou5zvraznn4">
    <w:name w:val="Grid Table 5 Dark Accent 4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F1E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band1Vert">
      <w:tblPr/>
      <w:tcPr>
        <w:shd w:val="clear" w:color="auto" w:fill="B2E4D5" w:themeFill="accent4" w:themeFillTint="66"/>
      </w:tcPr>
    </w:tblStylePr>
    <w:tblStylePr w:type="band1Horz">
      <w:tblPr/>
      <w:tcPr>
        <w:shd w:val="clear" w:color="auto" w:fill="B2E4D5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8CD6C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  <w:insideV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42BA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E8853" w:themeColor="accent5"/>
          <w:left w:val="single" w:sz="4" w:space="0" w:color="3E8853" w:themeColor="accent5"/>
          <w:bottom w:val="single" w:sz="4" w:space="0" w:color="3E8853" w:themeColor="accent5"/>
          <w:right w:val="single" w:sz="4" w:space="0" w:color="3E8853" w:themeColor="accent5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</w:rPr>
      <w:tblPr/>
      <w:tcPr>
        <w:tcBorders>
          <w:top w:val="double" w:sz="4" w:space="0" w:color="3E885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6CDEE" w:themeColor="accent1" w:themeTint="99"/>
        <w:left w:val="single" w:sz="4" w:space="0" w:color="76CDEE" w:themeColor="accent1" w:themeTint="99"/>
        <w:bottom w:val="single" w:sz="4" w:space="0" w:color="76CDEE" w:themeColor="accent1" w:themeTint="99"/>
        <w:right w:val="single" w:sz="4" w:space="0" w:color="76CDEE" w:themeColor="accent1" w:themeTint="99"/>
        <w:insideH w:val="single" w:sz="4" w:space="0" w:color="76CDEE" w:themeColor="accent1" w:themeTint="99"/>
        <w:insideV w:val="single" w:sz="4" w:space="0" w:color="76CDE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ADE4" w:themeColor="accent1"/>
          <w:left w:val="single" w:sz="4" w:space="0" w:color="1CADE4" w:themeColor="accent1"/>
          <w:bottom w:val="single" w:sz="4" w:space="0" w:color="1CADE4" w:themeColor="accent1"/>
          <w:right w:val="single" w:sz="4" w:space="0" w:color="1CADE4" w:themeColor="accent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</w:rPr>
      <w:tblPr/>
      <w:tcPr>
        <w:tcBorders>
          <w:top w:val="double" w:sz="4" w:space="0" w:color="1CADE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styleId="Barevntabulkasmkou6zvraznn5">
    <w:name w:val="Grid Table 6 Colorful Accent 5"/>
    <w:basedOn w:val="Normlntabulka"/>
    <w:uiPriority w:val="51"/>
    <w:rsid w:val="00861699"/>
    <w:pPr>
      <w:spacing w:before="0" w:after="0" w:line="240" w:lineRule="auto"/>
    </w:pPr>
    <w:rPr>
      <w:rFonts w:eastAsiaTheme="minorHAnsi"/>
      <w:color w:val="2E653E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EC4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C4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bottom w:val="single" w:sz="4" w:space="0" w:color="7EC492" w:themeColor="accent5" w:themeTint="99"/>
        <w:insideH w:val="single" w:sz="4" w:space="0" w:color="7EC4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mavtabulkasmkou5zvraznn5">
    <w:name w:val="Grid Table 5 Dark Accent 5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B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band1Vert">
      <w:tblPr/>
      <w:tcPr>
        <w:shd w:val="clear" w:color="auto" w:fill="A9D7B6" w:themeFill="accent5" w:themeFillTint="66"/>
      </w:tcPr>
    </w:tblStylePr>
    <w:tblStylePr w:type="band1Horz">
      <w:tblPr/>
      <w:tcPr>
        <w:shd w:val="clear" w:color="auto" w:fill="A9D7B6" w:themeFill="accent5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61D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EEF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band1Vert">
      <w:tblPr/>
      <w:tcPr>
        <w:shd w:val="clear" w:color="auto" w:fill="A4DDF4" w:themeFill="accent1" w:themeFillTint="66"/>
      </w:tcPr>
    </w:tblStylePr>
    <w:tblStylePr w:type="band1Horz">
      <w:tblPr/>
      <w:tcPr>
        <w:shd w:val="clear" w:color="auto" w:fill="A4DDF4" w:themeFill="accent1" w:themeFillTint="66"/>
      </w:tcPr>
    </w:tblStylePr>
  </w:style>
  <w:style w:type="table" w:styleId="Tabulkasmkou4zvraznn2">
    <w:name w:val="Grid Table 4 Accent 2"/>
    <w:basedOn w:val="Normlntabulka"/>
    <w:uiPriority w:val="49"/>
    <w:rsid w:val="003B3688"/>
    <w:pPr>
      <w:spacing w:after="0" w:line="240" w:lineRule="auto"/>
    </w:pPr>
    <w:tblPr>
      <w:tblStyleRowBandSize w:val="1"/>
      <w:tblStyleColBandSize w:val="1"/>
      <w:tblBorders>
        <w:top w:val="single" w:sz="4" w:space="0" w:color="74B5E4" w:themeColor="accent2" w:themeTint="99"/>
        <w:left w:val="single" w:sz="4" w:space="0" w:color="74B5E4" w:themeColor="accent2" w:themeTint="99"/>
        <w:bottom w:val="single" w:sz="4" w:space="0" w:color="74B5E4" w:themeColor="accent2" w:themeTint="99"/>
        <w:right w:val="single" w:sz="4" w:space="0" w:color="74B5E4" w:themeColor="accent2" w:themeTint="99"/>
        <w:insideH w:val="single" w:sz="4" w:space="0" w:color="74B5E4" w:themeColor="accent2" w:themeTint="99"/>
        <w:insideV w:val="single" w:sz="4" w:space="0" w:color="74B5E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83C6" w:themeColor="accent2"/>
          <w:left w:val="single" w:sz="4" w:space="0" w:color="2683C6" w:themeColor="accent2"/>
          <w:bottom w:val="single" w:sz="4" w:space="0" w:color="2683C6" w:themeColor="accent2"/>
          <w:right w:val="single" w:sz="4" w:space="0" w:color="2683C6" w:themeColor="accent2"/>
          <w:insideH w:val="nil"/>
          <w:insideV w:val="nil"/>
        </w:tcBorders>
        <w:shd w:val="clear" w:color="auto" w:fill="2683C6" w:themeFill="accent2"/>
      </w:tcPr>
    </w:tblStylePr>
    <w:tblStylePr w:type="lastRow">
      <w:rPr>
        <w:b/>
        <w:bCs/>
      </w:rPr>
      <w:tblPr/>
      <w:tcPr>
        <w:tcBorders>
          <w:top w:val="double" w:sz="4" w:space="0" w:color="2683C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6F6" w:themeFill="accent2" w:themeFillTint="33"/>
      </w:tcPr>
    </w:tblStylePr>
    <w:tblStylePr w:type="band1Horz">
      <w:tblPr/>
      <w:tcPr>
        <w:shd w:val="clear" w:color="auto" w:fill="D0E6F6" w:themeFill="accent2" w:themeFillTint="33"/>
      </w:tcPr>
    </w:tblStylePr>
  </w:style>
  <w:style w:type="table" w:styleId="Tabulkaseznamu4zvraznn1">
    <w:name w:val="List Table 4 Accent 1"/>
    <w:basedOn w:val="Normlntabulka"/>
    <w:uiPriority w:val="49"/>
    <w:rsid w:val="006C6D30"/>
    <w:pPr>
      <w:spacing w:after="0" w:line="240" w:lineRule="auto"/>
    </w:pPr>
    <w:tblPr>
      <w:tblStyleRowBandSize w:val="1"/>
      <w:tblStyleColBandSize w:val="1"/>
      <w:tblBorders>
        <w:top w:val="single" w:sz="4" w:space="0" w:color="76CDEE" w:themeColor="accent1" w:themeTint="99"/>
        <w:left w:val="single" w:sz="4" w:space="0" w:color="76CDEE" w:themeColor="accent1" w:themeTint="99"/>
        <w:bottom w:val="single" w:sz="4" w:space="0" w:color="76CDEE" w:themeColor="accent1" w:themeTint="99"/>
        <w:right w:val="single" w:sz="4" w:space="0" w:color="76CDEE" w:themeColor="accent1" w:themeTint="99"/>
        <w:insideH w:val="single" w:sz="4" w:space="0" w:color="76CDE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ADE4" w:themeColor="accent1"/>
          <w:left w:val="single" w:sz="4" w:space="0" w:color="1CADE4" w:themeColor="accent1"/>
          <w:bottom w:val="single" w:sz="4" w:space="0" w:color="1CADE4" w:themeColor="accent1"/>
          <w:right w:val="single" w:sz="4" w:space="0" w:color="1CADE4" w:themeColor="accent1"/>
          <w:insideH w:val="nil"/>
        </w:tcBorders>
        <w:shd w:val="clear" w:color="auto" w:fill="1CADE4" w:themeFill="accent1"/>
      </w:tcPr>
    </w:tblStylePr>
    <w:tblStylePr w:type="lastRow">
      <w:rPr>
        <w:b/>
        <w:bCs/>
      </w:rPr>
      <w:tblPr/>
      <w:tcPr>
        <w:tcBorders>
          <w:top w:val="double" w:sz="4" w:space="0" w:color="76CDE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654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076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557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737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2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61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9.png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  <w:docPart>
      <w:docPartPr>
        <w:name w:val="D13F0380D70849629D82218844ACD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FE3A61-00F1-41AC-8F6A-2C777E2127D7}"/>
      </w:docPartPr>
      <w:docPartBody>
        <w:p w:rsidR="006A129F" w:rsidRDefault="001215D2" w:rsidP="001215D2">
          <w:pPr>
            <w:pStyle w:val="D13F0380D70849629D82218844ACDA24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44749"/>
    <w:rsid w:val="00054021"/>
    <w:rsid w:val="000D44AE"/>
    <w:rsid w:val="001215D2"/>
    <w:rsid w:val="00204A0F"/>
    <w:rsid w:val="00265E93"/>
    <w:rsid w:val="002E7262"/>
    <w:rsid w:val="0067589B"/>
    <w:rsid w:val="00691159"/>
    <w:rsid w:val="006A129F"/>
    <w:rsid w:val="006C6CF1"/>
    <w:rsid w:val="008815CF"/>
    <w:rsid w:val="00A8597C"/>
    <w:rsid w:val="00F33E37"/>
    <w:rsid w:val="00F6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  <w:style w:type="paragraph" w:customStyle="1" w:styleId="D13F0380D70849629D82218844ACDA24">
    <w:name w:val="D13F0380D70849629D82218844ACDA24"/>
    <w:rsid w:val="001215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B26D58-5901-4B35-8487-898D282A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30</TotalTime>
  <Pages>10</Pages>
  <Words>1289</Words>
  <Characters>7607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ŽABČÍKOVÁ, Martina. Šifrování a kryptologie ve výuce informatiky. Zlín, 2018. Diplomová práce. Univerzita Tomáše Bati ve Zlíně, Fakulta aplikované informatiky.</dc:creator>
  <cp:lastModifiedBy>Martina Žabčíková</cp:lastModifiedBy>
  <cp:revision>33</cp:revision>
  <dcterms:created xsi:type="dcterms:W3CDTF">2018-05-07T23:19:00Z</dcterms:created>
  <dcterms:modified xsi:type="dcterms:W3CDTF">2018-05-14T14:12:00Z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