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1CC" w:rsidRPr="000E316A" w:rsidRDefault="009911CC" w:rsidP="009911CC">
      <w:pPr>
        <w:pStyle w:val="Jmno"/>
        <w:pBdr>
          <w:top w:val="single" w:sz="4" w:space="4" w:color="002060"/>
          <w:left w:val="single" w:sz="4" w:space="6" w:color="002060"/>
          <w:bottom w:val="single" w:sz="4" w:space="4" w:color="002060"/>
          <w:right w:val="single" w:sz="4" w:space="6" w:color="002060"/>
        </w:pBdr>
        <w:shd w:val="clear" w:color="auto" w:fill="002060"/>
        <w:spacing w:before="0" w:after="0" w:line="240" w:lineRule="auto"/>
        <w:ind w:left="142" w:right="142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4</w:t>
      </w:r>
    </w:p>
    <w:p w:rsidR="009911CC" w:rsidRPr="00236136" w:rsidRDefault="009911CC" w:rsidP="009911CC">
      <w:pPr>
        <w:pStyle w:val="Nadpis1"/>
        <w:spacing w:before="100" w:beforeAutospacing="1" w:after="100" w:afterAutospacing="1" w:line="240" w:lineRule="auto"/>
        <w:ind w:right="-284"/>
        <w:jc w:val="left"/>
        <w:rPr>
          <w:rFonts w:ascii="Times New Roman" w:hAnsi="Times New Roman" w:cs="Times New Roman"/>
          <w:b/>
          <w:color w:val="002060"/>
          <w:sz w:val="28"/>
          <w:lang w:bidi="cs-CZ"/>
        </w:rPr>
      </w:pPr>
      <w:r>
        <w:rPr>
          <w:rFonts w:ascii="Times New Roman" w:hAnsi="Times New Roman" w:cs="Times New Roman"/>
          <w:b/>
          <w:color w:val="002060"/>
          <w:sz w:val="28"/>
          <w:lang w:bidi="cs-CZ"/>
        </w:rPr>
        <w:t>klasické šifry - transpozice</w:t>
      </w:r>
    </w:p>
    <w:p w:rsidR="009911CC" w:rsidRPr="009911CC" w:rsidRDefault="009911CC" w:rsidP="009911CC">
      <w:pPr>
        <w:pStyle w:val="Nadpis4"/>
        <w:keepLines w:val="0"/>
        <w:numPr>
          <w:ilvl w:val="3"/>
          <w:numId w:val="0"/>
        </w:numPr>
        <w:tabs>
          <w:tab w:val="num" w:pos="864"/>
        </w:tabs>
        <w:spacing w:before="240" w:after="120" w:line="360" w:lineRule="auto"/>
        <w:ind w:left="864" w:hanging="864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bookmarkStart w:id="0" w:name="_Toc512977580"/>
      <w:bookmarkStart w:id="1" w:name="_Toc513160231"/>
      <w:bookmarkStart w:id="2" w:name="_Toc513227242"/>
      <w:r w:rsidRPr="009911CC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t>Zaplňování obrazců</w:t>
      </w:r>
      <w:bookmarkEnd w:id="0"/>
      <w:bookmarkEnd w:id="1"/>
      <w:bookmarkEnd w:id="2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anchor distT="0" distB="0" distL="114300" distR="114300" simplePos="0" relativeHeight="251666432" behindDoc="1" locked="0" layoutInCell="1" allowOverlap="1" wp14:anchorId="3B63EBFF" wp14:editId="03616969">
            <wp:simplePos x="0" y="0"/>
            <wp:positionH relativeFrom="column">
              <wp:posOffset>1813560</wp:posOffset>
            </wp:positionH>
            <wp:positionV relativeFrom="paragraph">
              <wp:posOffset>259553</wp:posOffset>
            </wp:positionV>
            <wp:extent cx="1130300" cy="1069975"/>
            <wp:effectExtent l="0" t="0" r="0" b="0"/>
            <wp:wrapTight wrapText="bothSides">
              <wp:wrapPolygon edited="0">
                <wp:start x="0" y="0"/>
                <wp:lineTo x="0" y="21151"/>
                <wp:lineTo x="21115" y="21151"/>
                <wp:lineTo x="21115" y="0"/>
                <wp:lineTo x="0" y="0"/>
              </wp:wrapPolygon>
            </wp:wrapTight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tbl>
      <w:tblPr>
        <w:tblStyle w:val="Mkatabulky"/>
        <w:tblpPr w:leftFromText="141" w:rightFromText="141" w:vertAnchor="text" w:horzAnchor="page" w:tblpX="6062" w:tblpY="-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</w:tblGrid>
      <w:tr w:rsidR="002B725E" w:rsidRPr="009911CC" w:rsidTr="002B725E">
        <w:trPr>
          <w:trHeight w:val="397"/>
        </w:trPr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</w:tr>
      <w:tr w:rsidR="002B725E" w:rsidRPr="009911CC" w:rsidTr="002B725E">
        <w:trPr>
          <w:trHeight w:val="397"/>
        </w:trPr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</w:t>
            </w:r>
          </w:p>
        </w:tc>
      </w:tr>
      <w:tr w:rsidR="002B725E" w:rsidRPr="009911CC" w:rsidTr="002B725E">
        <w:trPr>
          <w:trHeight w:val="397"/>
        </w:trPr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</w:tr>
      <w:tr w:rsidR="002B725E" w:rsidRPr="009911CC" w:rsidTr="002B725E">
        <w:trPr>
          <w:trHeight w:val="397"/>
        </w:trPr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397" w:type="dxa"/>
            <w:vAlign w:val="center"/>
          </w:tcPr>
          <w:p w:rsidR="002B725E" w:rsidRPr="009911CC" w:rsidRDefault="002B725E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</w:tr>
    </w:tbl>
    <w:p w:rsidR="002B725E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2B725E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tbl>
      <w:tblPr>
        <w:tblStyle w:val="Mkatabulky"/>
        <w:tblpPr w:leftFromText="141" w:rightFromText="141" w:vertAnchor="text" w:horzAnchor="page" w:tblpX="6586" w:tblpY="4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</w:tblGrid>
      <w:tr w:rsidR="009911CC" w:rsidRPr="009911CC" w:rsidTr="002B725E">
        <w:trPr>
          <w:trHeight w:val="397"/>
        </w:trPr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</w:tr>
      <w:tr w:rsidR="009911CC" w:rsidRPr="009911CC" w:rsidTr="002B725E">
        <w:trPr>
          <w:trHeight w:val="397"/>
        </w:trPr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</w:tr>
      <w:tr w:rsidR="009911CC" w:rsidRPr="009911CC" w:rsidTr="002B725E">
        <w:trPr>
          <w:trHeight w:val="397"/>
        </w:trPr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</w:tr>
      <w:tr w:rsidR="009911CC" w:rsidRPr="009911CC" w:rsidTr="002B725E">
        <w:trPr>
          <w:trHeight w:val="397"/>
        </w:trPr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</w:tr>
      <w:tr w:rsidR="009911CC" w:rsidRPr="009911CC" w:rsidTr="002B725E">
        <w:trPr>
          <w:trHeight w:val="397"/>
        </w:trPr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</w:t>
            </w:r>
          </w:p>
        </w:tc>
        <w:tc>
          <w:tcPr>
            <w:tcW w:w="397" w:type="dxa"/>
            <w:vAlign w:val="center"/>
          </w:tcPr>
          <w:p w:rsidR="009911CC" w:rsidRPr="009911CC" w:rsidRDefault="009911CC" w:rsidP="002B725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</w:tr>
    </w:tbl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anchor distT="0" distB="0" distL="114300" distR="114300" simplePos="0" relativeHeight="251668480" behindDoc="1" locked="0" layoutInCell="1" allowOverlap="1" wp14:anchorId="62FE9587" wp14:editId="5BBB3EA6">
            <wp:simplePos x="0" y="0"/>
            <wp:positionH relativeFrom="column">
              <wp:posOffset>1588135</wp:posOffset>
            </wp:positionH>
            <wp:positionV relativeFrom="paragraph">
              <wp:posOffset>346548</wp:posOffset>
            </wp:positionV>
            <wp:extent cx="1127125" cy="1148080"/>
            <wp:effectExtent l="0" t="0" r="0" b="0"/>
            <wp:wrapTight wrapText="bothSides">
              <wp:wrapPolygon edited="0">
                <wp:start x="0" y="0"/>
                <wp:lineTo x="0" y="21146"/>
                <wp:lineTo x="21174" y="21146"/>
                <wp:lineTo x="21174" y="0"/>
                <wp:lineTo x="0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SORBO EJELD TDDEA IOBRO VRATI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911CC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pStyle w:val="Nadpis4"/>
        <w:keepLines w:val="0"/>
        <w:numPr>
          <w:ilvl w:val="3"/>
          <w:numId w:val="0"/>
        </w:numPr>
        <w:tabs>
          <w:tab w:val="num" w:pos="864"/>
        </w:tabs>
        <w:spacing w:before="100" w:beforeAutospacing="1" w:after="100" w:afterAutospacing="1" w:line="240" w:lineRule="auto"/>
        <w:ind w:left="864" w:hanging="864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bookmarkStart w:id="3" w:name="_Toc508745613"/>
      <w:bookmarkStart w:id="4" w:name="_Toc512977581"/>
      <w:bookmarkStart w:id="5" w:name="_Toc513160232"/>
      <w:bookmarkStart w:id="6" w:name="_Toc513227243"/>
      <w:r w:rsidRPr="009911CC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t>Celý text psaný pozpátku</w:t>
      </w:r>
      <w:bookmarkEnd w:id="3"/>
      <w:bookmarkEnd w:id="4"/>
      <w:bookmarkEnd w:id="5"/>
      <w:bookmarkEnd w:id="6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9911CC" w:rsidRPr="002B725E" w:rsidRDefault="002B725E" w:rsidP="002B725E">
      <w:r>
        <w:br w:type="page"/>
      </w:r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lastRenderedPageBreak/>
        <w:t>Příklad</w:t>
      </w:r>
    </w:p>
    <w:p w:rsidR="009911CC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AKIRZ  ENIVC  IVEZI  RTAPU  KEVOL  CUMER  DUOMK</w:t>
      </w:r>
    </w:p>
    <w:p w:rsidR="002B725E" w:rsidRPr="009911CC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08745614"/>
      <w:bookmarkStart w:id="8" w:name="_Toc512977582"/>
      <w:bookmarkStart w:id="9" w:name="_Toc513160233"/>
      <w:bookmarkStart w:id="10" w:name="_Toc513227244"/>
      <w:r>
        <w:rPr>
          <w:rFonts w:ascii="Times New Roman" w:hAnsi="Times New Roman" w:cs="Times New Roman"/>
          <w:color w:val="auto"/>
          <w:sz w:val="24"/>
          <w:szCs w:val="24"/>
        </w:rPr>
        <w:t>Mezinárodní abeceda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Pr="009911CC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pStyle w:val="Nadpis4"/>
        <w:keepLines w:val="0"/>
        <w:numPr>
          <w:ilvl w:val="3"/>
          <w:numId w:val="0"/>
        </w:numPr>
        <w:tabs>
          <w:tab w:val="num" w:pos="864"/>
        </w:tabs>
        <w:spacing w:before="100" w:beforeAutospacing="1" w:after="100" w:afterAutospacing="1" w:line="240" w:lineRule="auto"/>
        <w:ind w:left="864" w:hanging="864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r w:rsidRPr="009911CC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t>Text slov psaný pozpátku</w:t>
      </w:r>
      <w:bookmarkEnd w:id="7"/>
      <w:bookmarkEnd w:id="8"/>
      <w:bookmarkEnd w:id="9"/>
      <w:bookmarkEnd w:id="10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2B725E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ADEV  EJ  MYNIDEJ  MIVTSNEZOBAN  AVTSDIL</w:t>
      </w:r>
    </w:p>
    <w:p w:rsidR="002B725E" w:rsidRPr="009911CC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508745615"/>
      <w:bookmarkStart w:id="12" w:name="_Toc512977583"/>
      <w:bookmarkStart w:id="13" w:name="_Toc513160234"/>
      <w:bookmarkStart w:id="14" w:name="_Toc513227245"/>
      <w:r>
        <w:rPr>
          <w:rFonts w:ascii="Times New Roman" w:hAnsi="Times New Roman" w:cs="Times New Roman"/>
          <w:color w:val="auto"/>
          <w:sz w:val="24"/>
          <w:szCs w:val="24"/>
        </w:rPr>
        <w:t>Mezinárodní abeceda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Pr="009911CC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pStyle w:val="Nadpis4"/>
        <w:keepLines w:val="0"/>
        <w:numPr>
          <w:ilvl w:val="3"/>
          <w:numId w:val="0"/>
        </w:numPr>
        <w:tabs>
          <w:tab w:val="num" w:pos="864"/>
        </w:tabs>
        <w:spacing w:before="100" w:beforeAutospacing="1" w:after="100" w:afterAutospacing="1" w:line="240" w:lineRule="auto"/>
        <w:ind w:left="864" w:hanging="864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r w:rsidRPr="009911CC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t>Prolnutí textu</w:t>
      </w:r>
      <w:bookmarkEnd w:id="11"/>
      <w:bookmarkEnd w:id="12"/>
      <w:bookmarkEnd w:id="13"/>
      <w:bookmarkEnd w:id="14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  <w:t>Šifry jsou zábavné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Rozdělení textu na poloviny: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P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Default="002B725E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  <w:t>VLEAD  KYTTE  ORJAS  FOUUN  KGOUU  JZI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Rozdělení textu na poloviny: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Otevřený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 xml:space="preserve">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B725E" w:rsidRPr="002B725E" w:rsidRDefault="002B725E" w:rsidP="002B725E">
      <w:r>
        <w:br w:type="page"/>
      </w:r>
    </w:p>
    <w:p w:rsidR="009911CC" w:rsidRPr="009911CC" w:rsidRDefault="009911CC" w:rsidP="009911CC">
      <w:pPr>
        <w:pStyle w:val="Nadpis4"/>
        <w:keepLines w:val="0"/>
        <w:numPr>
          <w:ilvl w:val="3"/>
          <w:numId w:val="0"/>
        </w:numPr>
        <w:tabs>
          <w:tab w:val="num" w:pos="864"/>
        </w:tabs>
        <w:spacing w:before="100" w:beforeAutospacing="1" w:after="100" w:afterAutospacing="1" w:line="240" w:lineRule="auto"/>
        <w:ind w:left="864" w:hanging="864"/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</w:pPr>
      <w:bookmarkStart w:id="15" w:name="_Toc508745616"/>
      <w:bookmarkStart w:id="16" w:name="_Toc512977584"/>
      <w:bookmarkStart w:id="17" w:name="_Toc513160235"/>
      <w:bookmarkStart w:id="18" w:name="_Toc513227246"/>
      <w:r w:rsidRPr="009911CC">
        <w:rPr>
          <w:rFonts w:ascii="Times New Roman" w:hAnsi="Times New Roman" w:cs="Times New Roman"/>
          <w:i w:val="0"/>
          <w:iCs w:val="0"/>
          <w:color w:val="002060"/>
          <w:sz w:val="24"/>
          <w:szCs w:val="24"/>
          <w14:ligatures w14:val="standardContextual"/>
        </w:rPr>
        <w:lastRenderedPageBreak/>
        <w:t>Podle plotu</w:t>
      </w:r>
      <w:bookmarkEnd w:id="15"/>
      <w:bookmarkEnd w:id="16"/>
      <w:bookmarkEnd w:id="17"/>
      <w:bookmarkEnd w:id="18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B63FD9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MA: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 xml:space="preserve">Lichá písmena: 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Sudá písmena: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B63FD9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HANPI  IORZO  UEAZL  TILVI  RCNUO  VDJMN  ESV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 xml:space="preserve">Lichá písmena: 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Sudá písmena: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>ezinárodní abeceda:</w:t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B725E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9911CC" w:rsidP="009911CC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4"/>
          <w:szCs w:val="24"/>
        </w:rPr>
      </w:pPr>
      <w:bookmarkStart w:id="19" w:name="_Toc508745635"/>
      <w:bookmarkStart w:id="20" w:name="_Toc513227247"/>
      <w:r w:rsidRPr="009911CC">
        <w:rPr>
          <w:rFonts w:ascii="Times New Roman" w:hAnsi="Times New Roman" w:cs="Times New Roman"/>
          <w:color w:val="002060"/>
          <w:sz w:val="24"/>
          <w:szCs w:val="24"/>
        </w:rPr>
        <w:t>Jednoduchá transpozice</w:t>
      </w:r>
      <w:bookmarkEnd w:id="19"/>
      <w:r w:rsidRPr="009911CC">
        <w:rPr>
          <w:rFonts w:ascii="Times New Roman" w:hAnsi="Times New Roman" w:cs="Times New Roman"/>
          <w:color w:val="002060"/>
          <w:sz w:val="24"/>
          <w:szCs w:val="24"/>
        </w:rPr>
        <w:t xml:space="preserve"> - Richelieu</w:t>
      </w:r>
      <w:bookmarkEnd w:id="20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Pr="009911CC" w:rsidRDefault="002C2288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 xml:space="preserve">:      </w:t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Klíč: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</w:t>
      </w:r>
      <w:r w:rsidR="002B725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Škola hrou</w:t>
      </w:r>
    </w:p>
    <w:p w:rsidR="002B725E" w:rsidRPr="009911CC" w:rsidRDefault="002B725E" w:rsidP="002B725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ezinárodní abeceda</w:t>
      </w:r>
      <w:r w:rsidR="00957719">
        <w:rPr>
          <w:rFonts w:ascii="Times New Roman" w:hAnsi="Times New Roman" w:cs="Times New Roman"/>
          <w:color w:val="auto"/>
          <w:sz w:val="24"/>
          <w:szCs w:val="24"/>
        </w:rPr>
        <w:t xml:space="preserve"> - OT</w:t>
      </w:r>
      <w:r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C2288" w:rsidRPr="009911CC" w:rsidRDefault="002C2288" w:rsidP="002C2288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ezinárodní abeceda -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9911CC" w:rsidRDefault="002C2288" w:rsidP="002C2288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Permutační 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tbl>
      <w:tblPr>
        <w:tblW w:w="2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314"/>
        <w:gridCol w:w="301"/>
        <w:gridCol w:w="314"/>
        <w:gridCol w:w="314"/>
        <w:gridCol w:w="314"/>
        <w:gridCol w:w="287"/>
        <w:gridCol w:w="314"/>
        <w:gridCol w:w="314"/>
      </w:tblGrid>
      <w:tr w:rsidR="009911CC" w:rsidRPr="009911CC" w:rsidTr="00C96C08">
        <w:trPr>
          <w:trHeight w:val="360"/>
          <w:jc w:val="center"/>
        </w:trPr>
        <w:tc>
          <w:tcPr>
            <w:tcW w:w="287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015E7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1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DFE3E5" w:themeFill="background2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15E72" w:rsidRPr="009911CC" w:rsidTr="00DA77B7">
        <w:trPr>
          <w:trHeight w:val="360"/>
          <w:jc w:val="center"/>
        </w:trPr>
        <w:tc>
          <w:tcPr>
            <w:tcW w:w="287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314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  <w:tc>
          <w:tcPr>
            <w:tcW w:w="301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</w:t>
            </w:r>
          </w:p>
        </w:tc>
        <w:tc>
          <w:tcPr>
            <w:tcW w:w="314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  <w:tc>
          <w:tcPr>
            <w:tcW w:w="314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</w:t>
            </w:r>
          </w:p>
        </w:tc>
        <w:tc>
          <w:tcPr>
            <w:tcW w:w="314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  <w:tc>
          <w:tcPr>
            <w:tcW w:w="287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314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314" w:type="dxa"/>
            <w:shd w:val="clear" w:color="auto" w:fill="auto"/>
            <w:noWrap/>
            <w:vAlign w:val="center"/>
          </w:tcPr>
          <w:p w:rsidR="00015E72" w:rsidRPr="009911CC" w:rsidRDefault="00015E72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</w:t>
            </w:r>
          </w:p>
        </w:tc>
      </w:tr>
      <w:tr w:rsidR="009911CC" w:rsidRPr="009911CC" w:rsidTr="00DA77B7">
        <w:trPr>
          <w:trHeight w:val="360"/>
          <w:jc w:val="center"/>
        </w:trPr>
        <w:tc>
          <w:tcPr>
            <w:tcW w:w="287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</w:t>
            </w:r>
          </w:p>
        </w:tc>
        <w:tc>
          <w:tcPr>
            <w:tcW w:w="314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301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314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314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314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</w:t>
            </w:r>
          </w:p>
        </w:tc>
        <w:tc>
          <w:tcPr>
            <w:tcW w:w="287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1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314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4" w:type="dxa"/>
            <w:shd w:val="clear" w:color="auto" w:fill="auto"/>
            <w:noWrap/>
            <w:vAlign w:val="center"/>
            <w:hideMark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2C2288" w:rsidRDefault="002C2288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(bigramy)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B0497F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</w:t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 xml:space="preserve"> (po pěti):</w:t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2C2288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9911CC" w:rsidRPr="00B0497F" w:rsidRDefault="00B0497F" w:rsidP="00B0497F">
      <w:r>
        <w:br w:type="page"/>
      </w:r>
    </w:p>
    <w:p w:rsidR="009911CC" w:rsidRPr="009911CC" w:rsidRDefault="009911CC" w:rsidP="009911CC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4"/>
          <w:szCs w:val="24"/>
        </w:rPr>
      </w:pPr>
      <w:bookmarkStart w:id="21" w:name="_Toc508745636"/>
      <w:bookmarkStart w:id="22" w:name="_Toc513227248"/>
      <w:r w:rsidRPr="009911CC">
        <w:rPr>
          <w:rFonts w:ascii="Times New Roman" w:hAnsi="Times New Roman" w:cs="Times New Roman"/>
          <w:color w:val="002060"/>
          <w:sz w:val="24"/>
          <w:szCs w:val="24"/>
        </w:rPr>
        <w:lastRenderedPageBreak/>
        <w:t>Jednoduchá transpozice s neúplnou tabulkou</w:t>
      </w:r>
      <w:bookmarkEnd w:id="21"/>
      <w:bookmarkEnd w:id="22"/>
    </w:p>
    <w:p w:rsidR="009911CC" w:rsidRPr="009911CC" w:rsidRDefault="009911CC" w:rsidP="002B725E">
      <w:pPr>
        <w:pStyle w:val="Nadpis51"/>
        <w:numPr>
          <w:ilvl w:val="0"/>
          <w:numId w:val="23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9911CC" w:rsidRDefault="003F7A96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Šifry jsou zábavné</w:t>
      </w:r>
    </w:p>
    <w:p w:rsidR="0090742D" w:rsidRDefault="0090742D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3</w:t>
      </w:r>
    </w:p>
    <w:p w:rsidR="009911CC" w:rsidRDefault="003F7A96" w:rsidP="00D264E6">
      <w:pPr>
        <w:spacing w:before="100" w:beforeAutospacing="1" w:after="100" w:afterAutospacing="1" w:line="240" w:lineRule="auto"/>
        <w:ind w:left="1416" w:hanging="1416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ezinárodní abeceda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</w:tblGrid>
      <w:tr w:rsidR="00EF2960" w:rsidTr="00E8431C">
        <w:trPr>
          <w:trHeight w:val="397"/>
          <w:jc w:val="center"/>
        </w:trPr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F2960" w:rsidTr="00E8431C">
        <w:trPr>
          <w:trHeight w:val="397"/>
          <w:jc w:val="center"/>
        </w:trPr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F2960" w:rsidTr="00E8431C">
        <w:trPr>
          <w:trHeight w:val="397"/>
          <w:jc w:val="center"/>
        </w:trPr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F2960" w:rsidTr="00E8431C">
        <w:trPr>
          <w:trHeight w:val="397"/>
          <w:jc w:val="center"/>
        </w:trPr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F2960" w:rsidTr="00E8431C">
        <w:trPr>
          <w:trHeight w:val="397"/>
          <w:jc w:val="center"/>
        </w:trPr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EF2960" w:rsidTr="00E8431C">
        <w:trPr>
          <w:trHeight w:val="397"/>
          <w:jc w:val="center"/>
        </w:trPr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EF2960" w:rsidRDefault="00EF2960" w:rsidP="00E8431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="00D264E6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264E6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264E6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264E6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Default="00EF2960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F2960" w:rsidRPr="00FD20AA" w:rsidRDefault="00FD20AA" w:rsidP="00EF2960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8"/>
          <w:szCs w:val="24"/>
        </w:rPr>
      </w:pPr>
      <w:r w:rsidRPr="00FD20AA">
        <w:rPr>
          <w:rFonts w:ascii="Times New Roman" w:hAnsi="Times New Roman" w:cs="Times New Roman"/>
          <w:color w:val="002060"/>
          <w:sz w:val="28"/>
          <w:szCs w:val="24"/>
        </w:rPr>
        <w:lastRenderedPageBreak/>
        <w:t>BONUSOVÉ ÚLOHY PRO RYCHLEJŠÍ</w:t>
      </w:r>
      <w:r w:rsidR="00EF13F5">
        <w:rPr>
          <w:rFonts w:ascii="Times New Roman" w:hAnsi="Times New Roman" w:cs="Times New Roman"/>
          <w:color w:val="002060"/>
          <w:sz w:val="28"/>
          <w:szCs w:val="24"/>
        </w:rPr>
        <w:t xml:space="preserve"> ŽÁKY</w:t>
      </w:r>
      <w:bookmarkStart w:id="23" w:name="_GoBack"/>
      <w:bookmarkEnd w:id="23"/>
    </w:p>
    <w:p w:rsidR="006F264A" w:rsidRDefault="006F264A" w:rsidP="006F264A">
      <w:pPr>
        <w:pStyle w:val="Nadpis51"/>
        <w:numPr>
          <w:ilvl w:val="0"/>
          <w:numId w:val="25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  <w:r>
        <w:rPr>
          <w:b/>
          <w:i/>
        </w:rPr>
        <w:t xml:space="preserve"> </w:t>
      </w:r>
      <w:r w:rsidR="009D08FA">
        <w:rPr>
          <w:b/>
          <w:i/>
        </w:rPr>
        <w:t>-</w:t>
      </w:r>
      <w:r>
        <w:rPr>
          <w:b/>
          <w:i/>
        </w:rPr>
        <w:t xml:space="preserve"> Zaplňování obrazců</w:t>
      </w:r>
    </w:p>
    <w:tbl>
      <w:tblPr>
        <w:tblStyle w:val="Mkatabulky"/>
        <w:tblpPr w:leftFromText="141" w:rightFromText="141" w:vertAnchor="text" w:horzAnchor="margin" w:tblpXSpec="center" w:tblpY="4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377"/>
        <w:gridCol w:w="377"/>
      </w:tblGrid>
      <w:tr w:rsidR="00206015" w:rsidRPr="006F264A" w:rsidTr="00206015">
        <w:trPr>
          <w:trHeight w:val="340"/>
        </w:trPr>
        <w:tc>
          <w:tcPr>
            <w:tcW w:w="376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377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  <w:tc>
          <w:tcPr>
            <w:tcW w:w="377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</w:t>
            </w:r>
          </w:p>
        </w:tc>
      </w:tr>
      <w:tr w:rsidR="00206015" w:rsidRPr="006F264A" w:rsidTr="00206015">
        <w:trPr>
          <w:trHeight w:val="340"/>
        </w:trPr>
        <w:tc>
          <w:tcPr>
            <w:tcW w:w="376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377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377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</w:tr>
      <w:tr w:rsidR="00206015" w:rsidRPr="006F264A" w:rsidTr="00206015">
        <w:trPr>
          <w:trHeight w:val="340"/>
        </w:trPr>
        <w:tc>
          <w:tcPr>
            <w:tcW w:w="376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377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</w:t>
            </w:r>
          </w:p>
        </w:tc>
        <w:tc>
          <w:tcPr>
            <w:tcW w:w="377" w:type="dxa"/>
            <w:vAlign w:val="center"/>
          </w:tcPr>
          <w:p w:rsidR="00206015" w:rsidRPr="006F264A" w:rsidRDefault="00206015" w:rsidP="0020601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</w:tr>
    </w:tbl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F264A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anchor distT="0" distB="0" distL="114300" distR="114300" simplePos="0" relativeHeight="251672576" behindDoc="1" locked="0" layoutInCell="1" allowOverlap="1" wp14:anchorId="2B9B382A" wp14:editId="7CC67766">
            <wp:simplePos x="0" y="0"/>
            <wp:positionH relativeFrom="column">
              <wp:posOffset>2057400</wp:posOffset>
            </wp:positionH>
            <wp:positionV relativeFrom="paragraph">
              <wp:posOffset>269240</wp:posOffset>
            </wp:positionV>
            <wp:extent cx="609600" cy="657225"/>
            <wp:effectExtent l="0" t="0" r="0" b="9525"/>
            <wp:wrapTight wrapText="bothSides">
              <wp:wrapPolygon edited="0">
                <wp:start x="0" y="0"/>
                <wp:lineTo x="0" y="21287"/>
                <wp:lineTo x="20925" y="21287"/>
                <wp:lineTo x="20925" y="0"/>
                <wp:lineTo x="0" y="0"/>
              </wp:wrapPolygon>
            </wp:wrapTight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264A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 w:rsidRPr="006F264A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6F264A">
        <w:rPr>
          <w:rFonts w:ascii="Times New Roman" w:hAnsi="Times New Roman" w:cs="Times New Roman"/>
          <w:color w:val="auto"/>
          <w:sz w:val="24"/>
          <w:szCs w:val="24"/>
        </w:rPr>
        <w:t>Šifrování</w:t>
      </w: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206015" w:rsidRDefault="00206015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A07FEB" w:rsidRPr="00A07FEB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F264A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6F264A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6F264A" w:rsidRDefault="006F264A" w:rsidP="006F264A">
      <w:pPr>
        <w:pStyle w:val="Nadpis51"/>
        <w:numPr>
          <w:ilvl w:val="0"/>
          <w:numId w:val="25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  <w:r>
        <w:rPr>
          <w:b/>
          <w:i/>
        </w:rPr>
        <w:t xml:space="preserve"> </w:t>
      </w:r>
      <w:r w:rsidR="009D08FA">
        <w:rPr>
          <w:b/>
          <w:i/>
        </w:rPr>
        <w:t>-</w:t>
      </w:r>
      <w:r>
        <w:rPr>
          <w:b/>
          <w:i/>
        </w:rPr>
        <w:t xml:space="preserve"> Zaplňování obrazců</w:t>
      </w: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F264A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 w:rsidRPr="006F264A">
        <w:rPr>
          <w:rFonts w:ascii="Times New Roman" w:hAnsi="Times New Roman" w:cs="Times New Roman"/>
          <w:color w:val="auto"/>
          <w:sz w:val="24"/>
          <w:szCs w:val="24"/>
        </w:rPr>
        <w:tab/>
        <w:t>NEJKR AISJE NSVEC KTEZU MUORE MEOBJ EJTIV EZAHA DA</w:t>
      </w:r>
    </w:p>
    <w:tbl>
      <w:tblPr>
        <w:tblStyle w:val="Mkatabulky"/>
        <w:tblpPr w:leftFromText="141" w:rightFromText="141" w:vertAnchor="text" w:horzAnchor="page" w:tblpX="6001" w:tblpY="-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403"/>
        <w:gridCol w:w="404"/>
        <w:gridCol w:w="403"/>
        <w:gridCol w:w="403"/>
        <w:gridCol w:w="404"/>
      </w:tblGrid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</w:tr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</w:tr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</w:tr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</w:p>
        </w:tc>
      </w:tr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</w:tr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J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</w:t>
            </w:r>
          </w:p>
        </w:tc>
      </w:tr>
      <w:tr w:rsidR="00A07FEB" w:rsidRPr="006F264A" w:rsidTr="00E8431C">
        <w:trPr>
          <w:trHeight w:val="340"/>
        </w:trPr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Z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403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404" w:type="dxa"/>
            <w:vAlign w:val="center"/>
          </w:tcPr>
          <w:p w:rsidR="00A07FEB" w:rsidRPr="006F264A" w:rsidRDefault="00A07FEB" w:rsidP="00E8431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26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</w:tr>
    </w:tbl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F264A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anchor distT="0" distB="0" distL="114300" distR="114300" simplePos="0" relativeHeight="251674624" behindDoc="1" locked="0" layoutInCell="1" allowOverlap="1" wp14:anchorId="20184DC5" wp14:editId="5F6C351D">
            <wp:simplePos x="0" y="0"/>
            <wp:positionH relativeFrom="column">
              <wp:posOffset>1257300</wp:posOffset>
            </wp:positionH>
            <wp:positionV relativeFrom="paragraph">
              <wp:posOffset>55880</wp:posOffset>
            </wp:positionV>
            <wp:extent cx="1433195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246" y="21455"/>
                <wp:lineTo x="21246" y="0"/>
                <wp:lineTo x="0" y="0"/>
              </wp:wrapPolygon>
            </wp:wrapTight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07FEB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07FEB" w:rsidRPr="006F264A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F264A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206015">
        <w:rPr>
          <w:rFonts w:ascii="Times New Roman" w:hAnsi="Times New Roman" w:cs="Times New Roman"/>
          <w:color w:val="auto"/>
          <w:sz w:val="24"/>
          <w:szCs w:val="24"/>
        </w:rPr>
        <w:t>ezinárodní abeceda</w:t>
      </w:r>
      <w:r w:rsidRPr="006F264A">
        <w:rPr>
          <w:rFonts w:ascii="Times New Roman" w:hAnsi="Times New Roman" w:cs="Times New Roman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7A2BC1" w:rsidRDefault="00A07FEB" w:rsidP="00A07FE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F264A">
        <w:rPr>
          <w:rFonts w:ascii="Times New Roman" w:hAnsi="Times New Roman" w:cs="Times New Roman"/>
          <w:color w:val="auto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A07FEB" w:rsidRPr="007A2BC1" w:rsidRDefault="007A2BC1" w:rsidP="007A2BC1">
      <w:r>
        <w:br w:type="page"/>
      </w:r>
    </w:p>
    <w:p w:rsidR="009911CC" w:rsidRDefault="009911CC" w:rsidP="00EF2960">
      <w:pPr>
        <w:pStyle w:val="Nadpis51"/>
        <w:numPr>
          <w:ilvl w:val="0"/>
          <w:numId w:val="25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lastRenderedPageBreak/>
        <w:t>Příklad</w:t>
      </w:r>
      <w:r w:rsidR="00EF2960">
        <w:rPr>
          <w:b/>
          <w:i/>
        </w:rPr>
        <w:t xml:space="preserve"> - </w:t>
      </w:r>
      <w:r w:rsidR="007D5299">
        <w:rPr>
          <w:b/>
          <w:i/>
        </w:rPr>
        <w:t>Richelieu</w:t>
      </w:r>
    </w:p>
    <w:p w:rsidR="007D5299" w:rsidRPr="007D5299" w:rsidRDefault="007D5299" w:rsidP="007D52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D5299"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C96C08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C96C0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>ERRSZ ZYOTZ OKMTA ZEPIO UTENT VISJZ IZOOZ PTEAZ OJTIZ</w:t>
      </w:r>
    </w:p>
    <w:p w:rsidR="007D5299" w:rsidRPr="007D5299" w:rsidRDefault="007D5299" w:rsidP="007D52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D5299">
        <w:rPr>
          <w:rFonts w:ascii="Times New Roman" w:hAnsi="Times New Roman" w:cs="Times New Roman"/>
          <w:color w:val="auto"/>
          <w:sz w:val="24"/>
          <w:szCs w:val="24"/>
        </w:rPr>
        <w:t>Klíč:</w:t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  <w:t>Škola hrou</w:t>
      </w:r>
    </w:p>
    <w:p w:rsidR="007D5299" w:rsidRPr="007D5299" w:rsidRDefault="007D5299" w:rsidP="007D52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D5299">
        <w:rPr>
          <w:rFonts w:ascii="Times New Roman" w:hAnsi="Times New Roman" w:cs="Times New Roman"/>
          <w:color w:val="auto"/>
          <w:sz w:val="24"/>
          <w:szCs w:val="24"/>
        </w:rPr>
        <w:t>Mezinárodní abeceda - klíč:</w:t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7D5299" w:rsidRDefault="007D5299" w:rsidP="007D52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D5299">
        <w:rPr>
          <w:rFonts w:ascii="Times New Roman" w:hAnsi="Times New Roman" w:cs="Times New Roman"/>
          <w:color w:val="auto"/>
          <w:sz w:val="24"/>
          <w:szCs w:val="24"/>
        </w:rPr>
        <w:t>Permutační klíč:</w:t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96C08" w:rsidTr="00C96C08">
        <w:trPr>
          <w:trHeight w:val="397"/>
          <w:jc w:val="center"/>
        </w:trPr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DFE3E5" w:themeFill="background2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96C08" w:rsidTr="00C96C08">
        <w:trPr>
          <w:trHeight w:val="397"/>
          <w:jc w:val="center"/>
        </w:trPr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96C08" w:rsidTr="00C96C08">
        <w:trPr>
          <w:trHeight w:val="397"/>
          <w:jc w:val="center"/>
        </w:trPr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96C08" w:rsidTr="00C96C08">
        <w:trPr>
          <w:trHeight w:val="397"/>
          <w:jc w:val="center"/>
        </w:trPr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96C08" w:rsidTr="00C96C08">
        <w:trPr>
          <w:trHeight w:val="397"/>
          <w:jc w:val="center"/>
        </w:trPr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96C08" w:rsidTr="00C96C08">
        <w:trPr>
          <w:trHeight w:val="397"/>
          <w:jc w:val="center"/>
        </w:trPr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" w:type="dxa"/>
          </w:tcPr>
          <w:p w:rsidR="00C96C08" w:rsidRDefault="00C96C08" w:rsidP="007D52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7D5299" w:rsidRPr="007D5299" w:rsidRDefault="007D5299" w:rsidP="007D52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D5299">
        <w:rPr>
          <w:rFonts w:ascii="Times New Roman" w:hAnsi="Times New Roman" w:cs="Times New Roman"/>
          <w:color w:val="auto"/>
          <w:sz w:val="24"/>
          <w:szCs w:val="24"/>
        </w:rPr>
        <w:t>Mezinárodní abeceda:</w:t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</w:t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7D5299" w:rsidRPr="007D5299" w:rsidRDefault="007D5299" w:rsidP="007D52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D5299">
        <w:rPr>
          <w:rFonts w:ascii="Times New Roman" w:hAnsi="Times New Roman" w:cs="Times New Roman"/>
          <w:color w:val="auto"/>
          <w:sz w:val="24"/>
          <w:szCs w:val="24"/>
        </w:rPr>
        <w:t xml:space="preserve">Otevřený text:    </w:t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7D5299">
        <w:rPr>
          <w:rFonts w:ascii="Times New Roman" w:hAnsi="Times New Roman" w:cs="Times New Roman"/>
          <w:color w:val="auto"/>
          <w:sz w:val="24"/>
          <w:szCs w:val="24"/>
        </w:rPr>
        <w:tab/>
        <w:t>__________________________________________________</w:t>
      </w:r>
    </w:p>
    <w:p w:rsidR="00EF2960" w:rsidRPr="00EF2960" w:rsidRDefault="00EF2960" w:rsidP="00EF2960">
      <w:pPr>
        <w:pStyle w:val="Nadpis51"/>
        <w:numPr>
          <w:ilvl w:val="0"/>
          <w:numId w:val="25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  <w:r>
        <w:rPr>
          <w:b/>
          <w:i/>
        </w:rPr>
        <w:t xml:space="preserve"> </w:t>
      </w:r>
      <w:r w:rsidR="009D08FA">
        <w:rPr>
          <w:b/>
          <w:i/>
        </w:rPr>
        <w:t>-</w:t>
      </w:r>
      <w:r>
        <w:rPr>
          <w:b/>
          <w:i/>
        </w:rPr>
        <w:t xml:space="preserve"> </w:t>
      </w:r>
      <w:r w:rsidR="004D4DBC">
        <w:rPr>
          <w:b/>
          <w:i/>
        </w:rPr>
        <w:t>Neúplná tabulka</w:t>
      </w:r>
    </w:p>
    <w:p w:rsidR="009911CC" w:rsidRPr="009911CC" w:rsidRDefault="003D4776" w:rsidP="009911CC">
      <w:pPr>
        <w:tabs>
          <w:tab w:val="left" w:pos="1560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Dešifrujte</w:t>
      </w:r>
      <w:r w:rsidR="00D605F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D605F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D605F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LSRLN ETDEU HJCKK EENOS MI</w:t>
      </w:r>
    </w:p>
    <w:p w:rsidR="009911CC" w:rsidRPr="009911CC" w:rsidRDefault="009911CC" w:rsidP="009911C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</w:t>
      </w:r>
      <w:r w:rsidR="0090742D">
        <w:rPr>
          <w:rFonts w:ascii="Times New Roman" w:hAnsi="Times New Roman" w:cs="Times New Roman"/>
          <w:color w:val="auto"/>
          <w:sz w:val="24"/>
          <w:szCs w:val="24"/>
        </w:rPr>
        <w:tab/>
      </w:r>
      <w:r w:rsidR="0090742D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5</w:t>
      </w:r>
    </w:p>
    <w:tbl>
      <w:tblPr>
        <w:tblW w:w="2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</w:tblGrid>
      <w:tr w:rsidR="00730776" w:rsidRPr="009911CC" w:rsidTr="00EF2960">
        <w:trPr>
          <w:trHeight w:val="420"/>
          <w:jc w:val="center"/>
        </w:trPr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30776" w:rsidRPr="009911CC" w:rsidTr="00EF2960">
        <w:trPr>
          <w:trHeight w:val="420"/>
          <w:jc w:val="center"/>
        </w:trPr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30776" w:rsidRPr="009911CC" w:rsidTr="00EF2960">
        <w:trPr>
          <w:trHeight w:val="420"/>
          <w:jc w:val="center"/>
        </w:trPr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30776" w:rsidRPr="009911CC" w:rsidTr="00EF2960">
        <w:trPr>
          <w:trHeight w:val="420"/>
          <w:jc w:val="center"/>
        </w:trPr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9911CC" w:rsidRPr="009911CC" w:rsidRDefault="009911C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D4DBC" w:rsidRPr="009911CC" w:rsidTr="004D4DBC">
        <w:trPr>
          <w:gridAfter w:val="3"/>
          <w:wAfter w:w="1380" w:type="dxa"/>
          <w:trHeight w:val="420"/>
          <w:jc w:val="center"/>
        </w:trPr>
        <w:tc>
          <w:tcPr>
            <w:tcW w:w="460" w:type="dxa"/>
            <w:shd w:val="clear" w:color="auto" w:fill="auto"/>
            <w:noWrap/>
            <w:vAlign w:val="center"/>
          </w:tcPr>
          <w:p w:rsidR="004D4DBC" w:rsidRPr="009911CC" w:rsidRDefault="004D4DB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4D4DBC" w:rsidRPr="009911CC" w:rsidRDefault="004D4DBC" w:rsidP="009911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9911CC" w:rsidRPr="009911CC" w:rsidRDefault="00730776" w:rsidP="009911CC">
      <w:pPr>
        <w:spacing w:before="100" w:beforeAutospacing="1" w:after="100" w:afterAutospacing="1" w:line="240" w:lineRule="auto"/>
        <w:ind w:left="1416" w:hanging="1416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ezinárodní abeceda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9911CC"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</w:t>
      </w:r>
      <w:r w:rsidR="005B362A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B362A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1444D0" w:rsidRPr="00626298" w:rsidRDefault="009911CC" w:rsidP="00626298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 xml:space="preserve">Otevřený text:   </w:t>
      </w:r>
      <w:r w:rsidR="005B362A">
        <w:rPr>
          <w:rFonts w:ascii="Times New Roman" w:hAnsi="Times New Roman" w:cs="Times New Roman"/>
          <w:color w:val="auto"/>
          <w:sz w:val="24"/>
          <w:szCs w:val="24"/>
        </w:rPr>
        <w:tab/>
      </w:r>
      <w:r w:rsidR="005B362A">
        <w:rPr>
          <w:rFonts w:ascii="Times New Roman" w:hAnsi="Times New Roman" w:cs="Times New Roman"/>
          <w:color w:val="auto"/>
          <w:sz w:val="24"/>
          <w:szCs w:val="24"/>
        </w:rPr>
        <w:tab/>
      </w:r>
      <w:r w:rsidR="003D4776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sectPr w:rsidR="001444D0" w:rsidRPr="00626298" w:rsidSect="009C3D51">
      <w:footerReference w:type="default" r:id="rId16"/>
      <w:footerReference w:type="first" r:id="rId17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717" w:rsidRDefault="00F83717">
      <w:pPr>
        <w:spacing w:before="0" w:after="0" w:line="240" w:lineRule="auto"/>
      </w:pPr>
      <w:r>
        <w:separator/>
      </w:r>
    </w:p>
  </w:endnote>
  <w:endnote w:type="continuationSeparator" w:id="0">
    <w:p w:rsidR="00F83717" w:rsidRDefault="00F837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FD20AA" w:rsidRPr="00FD20AA" w:rsidTr="00FD20AA">
      <w:tc>
        <w:tcPr>
          <w:tcW w:w="1418" w:type="dxa"/>
        </w:tcPr>
        <w:p w:rsidR="003B3688" w:rsidRPr="00FD20AA" w:rsidRDefault="003B3688">
          <w:pPr>
            <w:pStyle w:val="Zpa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FD20AA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t xml:space="preserve">Strana | </w:t>
          </w:r>
          <w:r w:rsidRPr="00FD20AA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begin"/>
          </w:r>
          <w:r w:rsidRPr="00FD20AA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instrText xml:space="preserve"> PAGE   \* MERGEFORMAT </w:instrText>
          </w:r>
          <w:r w:rsidRPr="00FD20AA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separate"/>
          </w:r>
          <w:r w:rsidR="00370076">
            <w:rPr>
              <w:rFonts w:ascii="Times New Roman" w:hAnsi="Times New Roman" w:cs="Times New Roman"/>
              <w:noProof/>
              <w:color w:val="auto"/>
              <w:sz w:val="24"/>
              <w:szCs w:val="24"/>
              <w:lang w:bidi="cs-CZ"/>
            </w:rPr>
            <w:t>6</w:t>
          </w:r>
          <w:r w:rsidRPr="00FD20AA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3B3688" w:rsidRPr="00FD20AA" w:rsidRDefault="00FD20AA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</w:pPr>
              <w:r w:rsidRPr="00FD20AA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3B3688" w:rsidRPr="00FD20AA" w:rsidRDefault="003B3688">
    <w:pPr>
      <w:pStyle w:val="Zpat"/>
      <w:rPr>
        <w:rFonts w:ascii="Times New Roman" w:hAnsi="Times New Roman" w:cs="Times New Roman"/>
        <w:color w:val="auto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4860"/>
      <w:gridCol w:w="4886"/>
    </w:tblGrid>
    <w:tr w:rsidR="009C3D51" w:rsidRPr="009C3D51" w:rsidTr="00A421D7">
      <w:tc>
        <w:tcPr>
          <w:tcW w:w="5148" w:type="dxa"/>
        </w:tcPr>
        <w:p w:rsidR="009C3D51" w:rsidRPr="009C3D51" w:rsidRDefault="009C3D51" w:rsidP="009C3D51">
          <w:pPr>
            <w:pStyle w:val="Zpat"/>
            <w:rPr>
              <w:rFonts w:ascii="Times New Roman" w:hAnsi="Times New Roman" w:cs="Times New Roman"/>
              <w:sz w:val="24"/>
            </w:rPr>
          </w:pPr>
          <w:r w:rsidRPr="009C3D51">
            <w:rPr>
              <w:rFonts w:ascii="Times New Roman" w:hAnsi="Times New Roman" w:cs="Times New Roman"/>
              <w:sz w:val="24"/>
              <w:lang w:bidi="cs-CZ"/>
            </w:rPr>
            <w:t xml:space="preserve">Strana | </w:t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fldChar w:fldCharType="begin"/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instrText xml:space="preserve"> PAGE   \* MERGEFORMAT </w:instrText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lang w:bidi="cs-CZ"/>
            </w:rPr>
            <w:t>1</w:t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sz w:val="24"/>
          </w:rPr>
          <w:alias w:val="Vaše jméno"/>
          <w:tag w:val=""/>
          <w:id w:val="-911001406"/>
          <w:placeholder>
            <w:docPart w:val="A99C0EF23F7C4D8CA489ABD7CE639F1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148" w:type="dxa"/>
            </w:tcPr>
            <w:p w:rsidR="009C3D51" w:rsidRPr="009C3D51" w:rsidRDefault="00FD20AA" w:rsidP="009C3D51">
              <w:pPr>
                <w:pStyle w:val="Zpat"/>
                <w:jc w:val="right"/>
                <w:rPr>
                  <w:rFonts w:ascii="Times New Roman" w:hAnsi="Times New Roman" w:cs="Times New Roman"/>
                  <w:sz w:val="24"/>
                </w:rPr>
              </w:pPr>
              <w:r>
                <w:rPr>
                  <w:rFonts w:ascii="Times New Roman" w:hAnsi="Times New Roman" w:cs="Times New Roman"/>
                  <w:sz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9C3D51" w:rsidRPr="009C3D51" w:rsidRDefault="009C3D51" w:rsidP="009C3D51">
    <w:pPr>
      <w:pStyle w:val="Zpat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717" w:rsidRDefault="00F83717">
      <w:pPr>
        <w:spacing w:before="0" w:after="0" w:line="240" w:lineRule="auto"/>
      </w:pPr>
      <w:r>
        <w:separator/>
      </w:r>
    </w:p>
  </w:footnote>
  <w:footnote w:type="continuationSeparator" w:id="0">
    <w:p w:rsidR="00F83717" w:rsidRDefault="00F837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92D"/>
    <w:multiLevelType w:val="hybridMultilevel"/>
    <w:tmpl w:val="793EA316"/>
    <w:lvl w:ilvl="0" w:tplc="17C8D4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84481CC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9338696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9B0A62A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282F65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1AD832A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3934EC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A524E43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9430677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F02081"/>
    <w:multiLevelType w:val="hybridMultilevel"/>
    <w:tmpl w:val="50CC0F32"/>
    <w:lvl w:ilvl="0" w:tplc="5DE80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2CF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231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2BE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3852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622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69C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76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B2E2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F2CD8"/>
    <w:multiLevelType w:val="hybridMultilevel"/>
    <w:tmpl w:val="4496A88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D63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13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0D25"/>
    <w:multiLevelType w:val="hybridMultilevel"/>
    <w:tmpl w:val="0DAC0290"/>
    <w:lvl w:ilvl="0" w:tplc="B6C4F6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50E1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E00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EA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C42E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6E9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A01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12CC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46A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B35BD"/>
    <w:multiLevelType w:val="hybridMultilevel"/>
    <w:tmpl w:val="BEB26142"/>
    <w:lvl w:ilvl="0" w:tplc="93442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09D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0C4D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E5D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47A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E96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CC5C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C0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9830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D26BB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940BED"/>
    <w:multiLevelType w:val="hybridMultilevel"/>
    <w:tmpl w:val="44FA81F6"/>
    <w:lvl w:ilvl="0" w:tplc="53567C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DA94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3402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723B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8AA6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27F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46E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7C04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AA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83478"/>
    <w:multiLevelType w:val="hybridMultilevel"/>
    <w:tmpl w:val="261A21F2"/>
    <w:lvl w:ilvl="0" w:tplc="B654527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1A34B86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2D4C143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EA52DB7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B3E601C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23BC3A2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C390EE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9BE959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77AC974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20" w15:restartNumberingAfterBreak="0">
    <w:nsid w:val="74BD38AA"/>
    <w:multiLevelType w:val="hybridMultilevel"/>
    <w:tmpl w:val="08ACF3D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C5540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2"/>
  </w:num>
  <w:num w:numId="3">
    <w:abstractNumId w:val="6"/>
  </w:num>
  <w:num w:numId="4">
    <w:abstractNumId w:val="23"/>
  </w:num>
  <w:num w:numId="5">
    <w:abstractNumId w:val="3"/>
  </w:num>
  <w:num w:numId="6">
    <w:abstractNumId w:val="8"/>
  </w:num>
  <w:num w:numId="7">
    <w:abstractNumId w:val="21"/>
  </w:num>
  <w:num w:numId="8">
    <w:abstractNumId w:val="5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7"/>
  </w:num>
  <w:num w:numId="16">
    <w:abstractNumId w:val="0"/>
  </w:num>
  <w:num w:numId="17">
    <w:abstractNumId w:val="18"/>
  </w:num>
  <w:num w:numId="18">
    <w:abstractNumId w:val="19"/>
  </w:num>
  <w:num w:numId="19">
    <w:abstractNumId w:val="15"/>
  </w:num>
  <w:num w:numId="20">
    <w:abstractNumId w:val="20"/>
  </w:num>
  <w:num w:numId="21">
    <w:abstractNumId w:val="4"/>
  </w:num>
  <w:num w:numId="22">
    <w:abstractNumId w:val="16"/>
  </w:num>
  <w:num w:numId="23">
    <w:abstractNumId w:val="10"/>
  </w:num>
  <w:num w:numId="24">
    <w:abstractNumId w:val="2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15E72"/>
    <w:rsid w:val="00045B90"/>
    <w:rsid w:val="00077AEF"/>
    <w:rsid w:val="00091302"/>
    <w:rsid w:val="000A72DC"/>
    <w:rsid w:val="000B2E51"/>
    <w:rsid w:val="000E2D1B"/>
    <w:rsid w:val="000E316A"/>
    <w:rsid w:val="0010196E"/>
    <w:rsid w:val="00113503"/>
    <w:rsid w:val="00135337"/>
    <w:rsid w:val="001444D0"/>
    <w:rsid w:val="00155CED"/>
    <w:rsid w:val="00160A87"/>
    <w:rsid w:val="0018514E"/>
    <w:rsid w:val="001A625B"/>
    <w:rsid w:val="001C0873"/>
    <w:rsid w:val="001D01EF"/>
    <w:rsid w:val="00206015"/>
    <w:rsid w:val="00214A72"/>
    <w:rsid w:val="002271A7"/>
    <w:rsid w:val="002342C0"/>
    <w:rsid w:val="00234590"/>
    <w:rsid w:val="00236136"/>
    <w:rsid w:val="00244DE4"/>
    <w:rsid w:val="00253C35"/>
    <w:rsid w:val="00284894"/>
    <w:rsid w:val="00285091"/>
    <w:rsid w:val="002B10B6"/>
    <w:rsid w:val="002B725E"/>
    <w:rsid w:val="002C2288"/>
    <w:rsid w:val="002E1A4B"/>
    <w:rsid w:val="002E3857"/>
    <w:rsid w:val="002F4A8E"/>
    <w:rsid w:val="00342D3D"/>
    <w:rsid w:val="00357325"/>
    <w:rsid w:val="00361D47"/>
    <w:rsid w:val="00370076"/>
    <w:rsid w:val="003B3688"/>
    <w:rsid w:val="003C061C"/>
    <w:rsid w:val="003D4776"/>
    <w:rsid w:val="003E386D"/>
    <w:rsid w:val="003F00CA"/>
    <w:rsid w:val="003F1227"/>
    <w:rsid w:val="003F28FF"/>
    <w:rsid w:val="003F7A96"/>
    <w:rsid w:val="004029D8"/>
    <w:rsid w:val="00425887"/>
    <w:rsid w:val="00430BFE"/>
    <w:rsid w:val="00455FE7"/>
    <w:rsid w:val="00466692"/>
    <w:rsid w:val="00496B2A"/>
    <w:rsid w:val="004C02C7"/>
    <w:rsid w:val="004C6A42"/>
    <w:rsid w:val="004D3E98"/>
    <w:rsid w:val="004D4DBC"/>
    <w:rsid w:val="004E72B5"/>
    <w:rsid w:val="004F051A"/>
    <w:rsid w:val="004F3691"/>
    <w:rsid w:val="00521079"/>
    <w:rsid w:val="00547A58"/>
    <w:rsid w:val="005671B3"/>
    <w:rsid w:val="005812AD"/>
    <w:rsid w:val="005B362A"/>
    <w:rsid w:val="005C0783"/>
    <w:rsid w:val="005E3070"/>
    <w:rsid w:val="00626298"/>
    <w:rsid w:val="00627BD5"/>
    <w:rsid w:val="00636AAE"/>
    <w:rsid w:val="006378C7"/>
    <w:rsid w:val="00642C99"/>
    <w:rsid w:val="00696176"/>
    <w:rsid w:val="0069703E"/>
    <w:rsid w:val="006A4B9F"/>
    <w:rsid w:val="006C2C8E"/>
    <w:rsid w:val="006C5B23"/>
    <w:rsid w:val="006F264A"/>
    <w:rsid w:val="00717474"/>
    <w:rsid w:val="00725CCC"/>
    <w:rsid w:val="00730776"/>
    <w:rsid w:val="00794BBE"/>
    <w:rsid w:val="007A2BC1"/>
    <w:rsid w:val="007C37C7"/>
    <w:rsid w:val="007D085E"/>
    <w:rsid w:val="007D3BF5"/>
    <w:rsid w:val="007D5299"/>
    <w:rsid w:val="007E2979"/>
    <w:rsid w:val="00804AE9"/>
    <w:rsid w:val="00821E08"/>
    <w:rsid w:val="0084457A"/>
    <w:rsid w:val="00861699"/>
    <w:rsid w:val="008932F1"/>
    <w:rsid w:val="008B4356"/>
    <w:rsid w:val="008E2909"/>
    <w:rsid w:val="0090742D"/>
    <w:rsid w:val="0091173E"/>
    <w:rsid w:val="00917539"/>
    <w:rsid w:val="00957719"/>
    <w:rsid w:val="009911CC"/>
    <w:rsid w:val="009C3D51"/>
    <w:rsid w:val="009C7644"/>
    <w:rsid w:val="009D08FA"/>
    <w:rsid w:val="009D7D5D"/>
    <w:rsid w:val="009F3F54"/>
    <w:rsid w:val="00A03381"/>
    <w:rsid w:val="00A07FEB"/>
    <w:rsid w:val="00A206B7"/>
    <w:rsid w:val="00A439FA"/>
    <w:rsid w:val="00A7528E"/>
    <w:rsid w:val="00AA46EE"/>
    <w:rsid w:val="00AC6FA5"/>
    <w:rsid w:val="00AE65EE"/>
    <w:rsid w:val="00AF4BF6"/>
    <w:rsid w:val="00B0497F"/>
    <w:rsid w:val="00B11AA7"/>
    <w:rsid w:val="00B527DF"/>
    <w:rsid w:val="00B61F5A"/>
    <w:rsid w:val="00B63FD9"/>
    <w:rsid w:val="00B706B0"/>
    <w:rsid w:val="00B839D0"/>
    <w:rsid w:val="00BD19D7"/>
    <w:rsid w:val="00BD360A"/>
    <w:rsid w:val="00BD4776"/>
    <w:rsid w:val="00BD57B6"/>
    <w:rsid w:val="00BD7228"/>
    <w:rsid w:val="00C02F3F"/>
    <w:rsid w:val="00C346BE"/>
    <w:rsid w:val="00C63F83"/>
    <w:rsid w:val="00C66971"/>
    <w:rsid w:val="00C75BF4"/>
    <w:rsid w:val="00C96C08"/>
    <w:rsid w:val="00C97230"/>
    <w:rsid w:val="00CC6EE9"/>
    <w:rsid w:val="00CF13CD"/>
    <w:rsid w:val="00D264E6"/>
    <w:rsid w:val="00D36C04"/>
    <w:rsid w:val="00D605FC"/>
    <w:rsid w:val="00D60E09"/>
    <w:rsid w:val="00D65C0B"/>
    <w:rsid w:val="00D75D19"/>
    <w:rsid w:val="00DA4F03"/>
    <w:rsid w:val="00DA77B7"/>
    <w:rsid w:val="00DB608E"/>
    <w:rsid w:val="00E00E90"/>
    <w:rsid w:val="00E22E2D"/>
    <w:rsid w:val="00E37646"/>
    <w:rsid w:val="00E422B2"/>
    <w:rsid w:val="00E63496"/>
    <w:rsid w:val="00E63C79"/>
    <w:rsid w:val="00E64DD2"/>
    <w:rsid w:val="00E8798E"/>
    <w:rsid w:val="00E9553B"/>
    <w:rsid w:val="00EA2269"/>
    <w:rsid w:val="00EF13F5"/>
    <w:rsid w:val="00EF2960"/>
    <w:rsid w:val="00EF34E7"/>
    <w:rsid w:val="00F32630"/>
    <w:rsid w:val="00F33431"/>
    <w:rsid w:val="00F665FA"/>
    <w:rsid w:val="00F83717"/>
    <w:rsid w:val="00FA522F"/>
    <w:rsid w:val="00FD20AA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7C63D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Odkaznakoment">
    <w:name w:val="annotation reference"/>
    <w:semiHidden/>
    <w:qFormat/>
    <w:rsid w:val="00861699"/>
    <w:rPr>
      <w:sz w:val="16"/>
      <w:szCs w:val="16"/>
    </w:rPr>
  </w:style>
  <w:style w:type="paragraph" w:customStyle="1" w:styleId="Rozvrendokumentu1">
    <w:name w:val="Rozvržení dokumentu1"/>
    <w:basedOn w:val="Normln"/>
    <w:semiHidden/>
    <w:qFormat/>
    <w:rsid w:val="00861699"/>
    <w:pPr>
      <w:shd w:val="clear" w:color="auto" w:fill="000080"/>
      <w:spacing w:before="0" w:after="120" w:line="360" w:lineRule="auto"/>
      <w:jc w:val="both"/>
    </w:pPr>
    <w:rPr>
      <w:rFonts w:ascii="Tahoma" w:eastAsia="Times New Roman" w:hAnsi="Tahoma" w:cs="Tahoma"/>
      <w:color w:val="auto"/>
      <w:kern w:val="0"/>
      <w:sz w:val="24"/>
      <w:szCs w:val="24"/>
      <w:lang w:eastAsia="cs-CZ"/>
    </w:rPr>
  </w:style>
  <w:style w:type="character" w:styleId="Sledovanodkaz">
    <w:name w:val="FollowedHyperlink"/>
    <w:uiPriority w:val="99"/>
    <w:semiHidden/>
    <w:qFormat/>
    <w:rsid w:val="00861699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861699"/>
    <w:pPr>
      <w:spacing w:before="0" w:after="120" w:line="360" w:lineRule="auto"/>
      <w:ind w:left="283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6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table" w:styleId="Tmavtabulkasmkou5zvraznn4">
    <w:name w:val="Grid Table 5 Dark Accent 4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1E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band1Vert">
      <w:tblPr/>
      <w:tcPr>
        <w:shd w:val="clear" w:color="auto" w:fill="B2E4D5" w:themeFill="accent4" w:themeFillTint="66"/>
      </w:tcPr>
    </w:tblStylePr>
    <w:tblStylePr w:type="band1Horz">
      <w:tblPr/>
      <w:tcPr>
        <w:shd w:val="clear" w:color="auto" w:fill="B2E4D5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8CD6C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  <w:insideV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E8853" w:themeColor="accent5"/>
          <w:left w:val="single" w:sz="4" w:space="0" w:color="3E8853" w:themeColor="accent5"/>
          <w:bottom w:val="single" w:sz="4" w:space="0" w:color="3E8853" w:themeColor="accent5"/>
          <w:right w:val="single" w:sz="4" w:space="0" w:color="3E8853" w:themeColor="accent5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</w:rPr>
      <w:tblPr/>
      <w:tcPr>
        <w:tcBorders>
          <w:top w:val="double" w:sz="4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6CDEE" w:themeColor="accent1" w:themeTint="99"/>
        <w:left w:val="single" w:sz="4" w:space="0" w:color="76CDEE" w:themeColor="accent1" w:themeTint="99"/>
        <w:bottom w:val="single" w:sz="4" w:space="0" w:color="76CDEE" w:themeColor="accent1" w:themeTint="99"/>
        <w:right w:val="single" w:sz="4" w:space="0" w:color="76CDEE" w:themeColor="accent1" w:themeTint="99"/>
        <w:insideH w:val="single" w:sz="4" w:space="0" w:color="76CDEE" w:themeColor="accent1" w:themeTint="99"/>
        <w:insideV w:val="single" w:sz="4" w:space="0" w:color="76CDE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ADE4" w:themeColor="accent1"/>
          <w:left w:val="single" w:sz="4" w:space="0" w:color="1CADE4" w:themeColor="accent1"/>
          <w:bottom w:val="single" w:sz="4" w:space="0" w:color="1CADE4" w:themeColor="accent1"/>
          <w:right w:val="single" w:sz="4" w:space="0" w:color="1CADE4" w:themeColor="accent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</w:rPr>
      <w:tblPr/>
      <w:tcPr>
        <w:tcBorders>
          <w:top w:val="double" w:sz="4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861699"/>
    <w:pPr>
      <w:spacing w:before="0" w:after="0" w:line="240" w:lineRule="auto"/>
    </w:pPr>
    <w:rPr>
      <w:rFonts w:eastAsiaTheme="minorHAnsi"/>
      <w:color w:val="2E653E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EC4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C4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bottom w:val="single" w:sz="4" w:space="0" w:color="7EC492" w:themeColor="accent5" w:themeTint="99"/>
        <w:insideH w:val="single" w:sz="4" w:space="0" w:color="7EC4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mavtabulkasmkou5zvraznn5">
    <w:name w:val="Grid Table 5 Dark Accent 5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A9D7B6" w:themeFill="accent5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61D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EEF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band1Vert">
      <w:tblPr/>
      <w:tcPr>
        <w:shd w:val="clear" w:color="auto" w:fill="A4DDF4" w:themeFill="accent1" w:themeFillTint="66"/>
      </w:tcPr>
    </w:tblStylePr>
    <w:tblStylePr w:type="band1Horz">
      <w:tblPr/>
      <w:tcPr>
        <w:shd w:val="clear" w:color="auto" w:fill="A4DDF4" w:themeFill="accent1" w:themeFillTint="66"/>
      </w:tcPr>
    </w:tblStylePr>
  </w:style>
  <w:style w:type="table" w:styleId="Tabulkasmkou4zvraznn2">
    <w:name w:val="Grid Table 4 Accent 2"/>
    <w:basedOn w:val="Normlntabulka"/>
    <w:uiPriority w:val="49"/>
    <w:rsid w:val="003B3688"/>
    <w:pPr>
      <w:spacing w:after="0" w:line="240" w:lineRule="auto"/>
    </w:pPr>
    <w:tblPr>
      <w:tblStyleRowBandSize w:val="1"/>
      <w:tblStyleColBandSize w:val="1"/>
      <w:tblBorders>
        <w:top w:val="single" w:sz="4" w:space="0" w:color="74B5E4" w:themeColor="accent2" w:themeTint="99"/>
        <w:left w:val="single" w:sz="4" w:space="0" w:color="74B5E4" w:themeColor="accent2" w:themeTint="99"/>
        <w:bottom w:val="single" w:sz="4" w:space="0" w:color="74B5E4" w:themeColor="accent2" w:themeTint="99"/>
        <w:right w:val="single" w:sz="4" w:space="0" w:color="74B5E4" w:themeColor="accent2" w:themeTint="99"/>
        <w:insideH w:val="single" w:sz="4" w:space="0" w:color="74B5E4" w:themeColor="accent2" w:themeTint="99"/>
        <w:insideV w:val="single" w:sz="4" w:space="0" w:color="74B5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83C6" w:themeColor="accent2"/>
          <w:left w:val="single" w:sz="4" w:space="0" w:color="2683C6" w:themeColor="accent2"/>
          <w:bottom w:val="single" w:sz="4" w:space="0" w:color="2683C6" w:themeColor="accent2"/>
          <w:right w:val="single" w:sz="4" w:space="0" w:color="2683C6" w:themeColor="accent2"/>
          <w:insideH w:val="nil"/>
          <w:insideV w:val="nil"/>
        </w:tcBorders>
        <w:shd w:val="clear" w:color="auto" w:fill="2683C6" w:themeFill="accent2"/>
      </w:tcPr>
    </w:tblStylePr>
    <w:tblStylePr w:type="lastRow">
      <w:rPr>
        <w:b/>
        <w:bCs/>
      </w:rPr>
      <w:tblPr/>
      <w:tcPr>
        <w:tcBorders>
          <w:top w:val="double" w:sz="4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6F6" w:themeFill="accent2" w:themeFillTint="33"/>
      </w:tcPr>
    </w:tblStylePr>
    <w:tblStylePr w:type="band1Horz">
      <w:tblPr/>
      <w:tcPr>
        <w:shd w:val="clear" w:color="auto" w:fill="D0E6F6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654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076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557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737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2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6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  <w:docPart>
      <w:docPartPr>
        <w:name w:val="A99C0EF23F7C4D8CA489ABD7CE639F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D42517-0425-4BCA-A0A7-4330D29CC8BF}"/>
      </w:docPartPr>
      <w:docPartBody>
        <w:p w:rsidR="00047A8B" w:rsidRDefault="0010275D" w:rsidP="0010275D">
          <w:pPr>
            <w:pStyle w:val="A99C0EF23F7C4D8CA489ABD7CE639F13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44749"/>
    <w:rsid w:val="00047A8B"/>
    <w:rsid w:val="000D44AE"/>
    <w:rsid w:val="0010275D"/>
    <w:rsid w:val="003919A2"/>
    <w:rsid w:val="006C6CF1"/>
    <w:rsid w:val="007118C8"/>
    <w:rsid w:val="007734E0"/>
    <w:rsid w:val="007757A3"/>
    <w:rsid w:val="008815CF"/>
    <w:rsid w:val="00A8597C"/>
    <w:rsid w:val="00B33CBC"/>
    <w:rsid w:val="00C910A8"/>
    <w:rsid w:val="00DF1E24"/>
    <w:rsid w:val="00E4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  <w:style w:type="paragraph" w:customStyle="1" w:styleId="A99C0EF23F7C4D8CA489ABD7CE639F13">
    <w:name w:val="A99C0EF23F7C4D8CA489ABD7CE639F13"/>
    <w:rsid w:val="001027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CF1793-4666-4AFF-8368-F7747EC6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24</TotalTime>
  <Pages>6</Pages>
  <Words>682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ŽABČÍKOVÁ, Martina. Šifrování a kryptologie ve výuce informatiky. Zlín, 2018. Diplomová práce. Univerzita Tomáše Bati ve Zlíně, Fakulta aplikované informatiky.</dc:creator>
  <cp:lastModifiedBy>Martina Žabčíková</cp:lastModifiedBy>
  <cp:revision>27</cp:revision>
  <dcterms:created xsi:type="dcterms:W3CDTF">2018-05-07T23:21:00Z</dcterms:created>
  <dcterms:modified xsi:type="dcterms:W3CDTF">2018-05-14T14:12:00Z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