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091" w:rsidRPr="000E316A" w:rsidRDefault="00705091" w:rsidP="00705091">
      <w:pPr>
        <w:pStyle w:val="Jmno"/>
        <w:spacing w:before="100" w:beforeAutospacing="1" w:after="0" w:line="240" w:lineRule="auto"/>
        <w:contextualSpacing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metodický</w:t>
      </w:r>
      <w:r w:rsidRPr="000E316A">
        <w:rPr>
          <w:rFonts w:ascii="Times New Roman" w:hAnsi="Times New Roman" w:cs="Times New Roman"/>
          <w:sz w:val="36"/>
        </w:rPr>
        <w:t xml:space="preserve"> LIST č. </w:t>
      </w:r>
      <w:r>
        <w:rPr>
          <w:rFonts w:ascii="Times New Roman" w:hAnsi="Times New Roman" w:cs="Times New Roman"/>
          <w:sz w:val="36"/>
        </w:rPr>
        <w:t>8</w:t>
      </w:r>
    </w:p>
    <w:tbl>
      <w:tblPr>
        <w:tblW w:w="5127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528"/>
        <w:gridCol w:w="247"/>
        <w:gridCol w:w="6219"/>
      </w:tblGrid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517A3C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 xml:space="preserve">Test se skládá z 10 otázek. Odpovídá se formou zadání krátké odpovědi. </w:t>
            </w:r>
            <w:r w:rsidR="00AD3498" w:rsidRPr="00CB1ED7">
              <w:rPr>
                <w:rFonts w:ascii="Times New Roman" w:hAnsi="Times New Roman" w:cs="Times New Roman"/>
                <w:sz w:val="24"/>
                <w:szCs w:val="24"/>
              </w:rPr>
              <w:t xml:space="preserve">Test je zaměřen na ověření znalostí žáka v oblasti kryptologie a šifrování ve výuce informatiky. Jedná se o </w:t>
            </w:r>
            <w:r w:rsidR="00517A3C" w:rsidRPr="00CB1ED7">
              <w:rPr>
                <w:rFonts w:ascii="Times New Roman" w:hAnsi="Times New Roman" w:cs="Times New Roman"/>
                <w:sz w:val="24"/>
                <w:szCs w:val="24"/>
              </w:rPr>
              <w:t xml:space="preserve">ověření </w:t>
            </w:r>
            <w:r w:rsidR="00AD3498" w:rsidRPr="00CB1ED7">
              <w:rPr>
                <w:rFonts w:ascii="Times New Roman" w:hAnsi="Times New Roman" w:cs="Times New Roman"/>
                <w:sz w:val="24"/>
                <w:szCs w:val="24"/>
              </w:rPr>
              <w:t>praktick</w:t>
            </w:r>
            <w:r w:rsidR="00517A3C" w:rsidRPr="00CB1ED7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="00AD3498" w:rsidRPr="00CB1ED7">
              <w:rPr>
                <w:rFonts w:ascii="Times New Roman" w:hAnsi="Times New Roman" w:cs="Times New Roman"/>
                <w:sz w:val="24"/>
                <w:szCs w:val="24"/>
              </w:rPr>
              <w:t xml:space="preserve"> část</w:t>
            </w:r>
            <w:r w:rsidR="00517A3C" w:rsidRPr="00CB1ED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D3498" w:rsidRPr="00CB1ED7">
              <w:rPr>
                <w:rFonts w:ascii="Times New Roman" w:hAnsi="Times New Roman" w:cs="Times New Roman"/>
                <w:sz w:val="24"/>
                <w:szCs w:val="24"/>
              </w:rPr>
              <w:t xml:space="preserve"> výuky.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AD349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 xml:space="preserve">Test č. </w:t>
            </w:r>
            <w:r w:rsidR="00AD3498" w:rsidRPr="00CB1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Informatika, zájmové kroužky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očekávaný výstup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AD349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Žák se bude orientovat v</w:t>
            </w:r>
            <w:r w:rsidR="00AD3498" w:rsidRPr="00CB1E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základ</w:t>
            </w:r>
            <w:r w:rsidR="00AD3498" w:rsidRPr="00CB1ED7">
              <w:rPr>
                <w:rFonts w:ascii="Times New Roman" w:hAnsi="Times New Roman" w:cs="Times New Roman"/>
                <w:sz w:val="24"/>
                <w:szCs w:val="24"/>
              </w:rPr>
              <w:t>ních typech šifer, které dokáže vyřešit. Žák bude schopen zašifrovat a dešifrovat jednotlivé typy šifer.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Test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E92DD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Aktivita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225F70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Stupeň a typ </w:t>
            </w:r>
            <w:r w:rsidR="00705091"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ZŠ, 1. a 2. ročník SŠ a gymnaziální vzdělávání</w:t>
            </w:r>
          </w:p>
        </w:tc>
      </w:tr>
      <w:tr w:rsidR="00705091" w:rsidRPr="00CB1ED7" w:rsidTr="00225F70">
        <w:tc>
          <w:tcPr>
            <w:tcW w:w="3528" w:type="dxa"/>
          </w:tcPr>
          <w:p w:rsidR="00705091" w:rsidRPr="00CB1ED7" w:rsidRDefault="00225F70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typická věková </w:t>
            </w:r>
            <w:r w:rsidR="00705091"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14-17 let</w:t>
            </w:r>
          </w:p>
        </w:tc>
      </w:tr>
      <w:tr w:rsidR="00705091" w:rsidRPr="00CB1ED7" w:rsidTr="00225F70">
        <w:tc>
          <w:tcPr>
            <w:tcW w:w="3528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Začátečníci</w:t>
            </w:r>
          </w:p>
        </w:tc>
      </w:tr>
      <w:tr w:rsidR="00705091" w:rsidRPr="00CB1ED7" w:rsidTr="00225F70">
        <w:tc>
          <w:tcPr>
            <w:tcW w:w="3528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BB5A96" w:rsidP="00C5100F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2</w:t>
            </w:r>
            <w:r w:rsidR="00AD3498"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0</w:t>
            </w:r>
            <w:r w:rsidR="00705091"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minut</w:t>
            </w:r>
          </w:p>
        </w:tc>
      </w:tr>
      <w:tr w:rsidR="00705091" w:rsidRPr="00CB1ED7" w:rsidTr="00225F70">
        <w:tc>
          <w:tcPr>
            <w:tcW w:w="3528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postupu učitele, doporučené výukové metody, způsob</w:t>
            </w: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hodnocení apod.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Test slouží jako výstup k metodick</w:t>
            </w:r>
            <w:r w:rsidR="00AD3498"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ým</w:t>
            </w: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list</w:t>
            </w:r>
            <w:r w:rsidR="00AD3498"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ům</w:t>
            </w:r>
            <w:r w:rsidR="00546554"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, pracovním listům</w:t>
            </w: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a výukov</w:t>
            </w:r>
            <w:r w:rsidR="00AD3498"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ým</w:t>
            </w: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prezentac</w:t>
            </w:r>
            <w:r w:rsidR="00AD3498"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ím</w:t>
            </w:r>
            <w:r w:rsidRPr="00CB1ED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</w:p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Návrh způsobu hodnocení: test</w:t>
            </w:r>
          </w:p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DC0" w:rsidRDefault="00E91DC0">
      <w:r>
        <w:rPr>
          <w:caps/>
        </w:rPr>
        <w:br w:type="page"/>
      </w:r>
    </w:p>
    <w:tbl>
      <w:tblPr>
        <w:tblW w:w="5000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281"/>
        <w:gridCol w:w="247"/>
        <w:gridCol w:w="6218"/>
      </w:tblGrid>
      <w:tr w:rsidR="00705091" w:rsidRPr="00CB1ED7" w:rsidTr="003C5CBD">
        <w:tc>
          <w:tcPr>
            <w:tcW w:w="3281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typ učebny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705091" w:rsidRPr="00CB1ED7" w:rsidTr="003C5CBD">
        <w:tc>
          <w:tcPr>
            <w:tcW w:w="3281" w:type="dxa"/>
            <w:tcBorders>
              <w:top w:val="single" w:sz="4" w:space="0" w:color="00B0F0"/>
            </w:tcBorders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  <w:tcBorders>
              <w:top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Počítač</w:t>
            </w:r>
          </w:p>
        </w:tc>
      </w:tr>
      <w:tr w:rsidR="00705091" w:rsidRPr="00CB1ED7" w:rsidTr="00C5100F">
        <w:tc>
          <w:tcPr>
            <w:tcW w:w="3281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organizační forma</w:t>
            </w: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bottom w:val="single" w:sz="4" w:space="0" w:color="00B0F0"/>
            </w:tcBorders>
          </w:tcPr>
          <w:p w:rsidR="00705091" w:rsidRPr="00CB1ED7" w:rsidRDefault="00AD3498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Individuální</w:t>
            </w:r>
          </w:p>
        </w:tc>
      </w:tr>
      <w:tr w:rsidR="00705091" w:rsidRPr="00CB1ED7" w:rsidTr="00C5100F">
        <w:tc>
          <w:tcPr>
            <w:tcW w:w="3281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705091" w:rsidRPr="00CB1ED7" w:rsidRDefault="00705091" w:rsidP="00C5100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ED7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</w:tc>
      </w:tr>
    </w:tbl>
    <w:p w:rsidR="00705091" w:rsidRPr="00CB1ED7" w:rsidRDefault="00705091" w:rsidP="00705091">
      <w:pPr>
        <w:tabs>
          <w:tab w:val="left" w:pos="8745"/>
        </w:tabs>
        <w:rPr>
          <w:rFonts w:ascii="Times New Roman" w:hAnsi="Times New Roman" w:cs="Times New Roman"/>
          <w:sz w:val="24"/>
          <w:szCs w:val="24"/>
          <w:lang w:bidi="cs-CZ"/>
        </w:rPr>
      </w:pPr>
    </w:p>
    <w:p w:rsidR="001149EF" w:rsidRPr="00CB1ED7" w:rsidRDefault="001149EF" w:rsidP="00D42158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CB1ED7">
        <w:rPr>
          <w:rFonts w:ascii="Times New Roman" w:hAnsi="Times New Roman" w:cs="Times New Roman"/>
          <w:color w:val="auto"/>
          <w:sz w:val="24"/>
          <w:szCs w:val="24"/>
        </w:rPr>
        <w:t xml:space="preserve">Pokyny jak pracovat s testy v Microsoft </w:t>
      </w:r>
      <w:proofErr w:type="spellStart"/>
      <w:r w:rsidRPr="00CB1ED7">
        <w:rPr>
          <w:rFonts w:ascii="Times New Roman" w:hAnsi="Times New Roman" w:cs="Times New Roman"/>
          <w:color w:val="auto"/>
          <w:sz w:val="24"/>
          <w:szCs w:val="24"/>
        </w:rPr>
        <w:t>Forms</w:t>
      </w:r>
      <w:proofErr w:type="spellEnd"/>
      <w:r w:rsidRPr="00CB1ED7">
        <w:rPr>
          <w:rFonts w:ascii="Times New Roman" w:hAnsi="Times New Roman" w:cs="Times New Roman"/>
          <w:color w:val="auto"/>
          <w:sz w:val="24"/>
          <w:szCs w:val="24"/>
        </w:rPr>
        <w:t xml:space="preserve"> jsou </w:t>
      </w:r>
      <w:r w:rsidR="00546554" w:rsidRPr="00CB1ED7">
        <w:rPr>
          <w:rFonts w:ascii="Times New Roman" w:hAnsi="Times New Roman" w:cs="Times New Roman"/>
          <w:color w:val="auto"/>
          <w:sz w:val="24"/>
          <w:szCs w:val="24"/>
        </w:rPr>
        <w:t xml:space="preserve">uvedeny </w:t>
      </w:r>
      <w:r w:rsidRPr="00CB1ED7">
        <w:rPr>
          <w:rFonts w:ascii="Times New Roman" w:hAnsi="Times New Roman" w:cs="Times New Roman"/>
          <w:color w:val="auto"/>
          <w:sz w:val="24"/>
          <w:szCs w:val="24"/>
        </w:rPr>
        <w:t>v Metodickém listu č. 7.</w:t>
      </w:r>
    </w:p>
    <w:p w:rsidR="001149EF" w:rsidRPr="00CB1ED7" w:rsidRDefault="001149EF" w:rsidP="00D42158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D42158" w:rsidRPr="00CB1ED7" w:rsidRDefault="00D42158" w:rsidP="00D42158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CB1ED7">
        <w:rPr>
          <w:rFonts w:ascii="Times New Roman" w:hAnsi="Times New Roman" w:cs="Times New Roman"/>
          <w:color w:val="00B0F0"/>
          <w:sz w:val="24"/>
          <w:szCs w:val="24"/>
        </w:rPr>
        <w:t>Odkaz pro sdílení a úpravy testu:</w:t>
      </w:r>
    </w:p>
    <w:p w:rsidR="00117312" w:rsidRPr="00117312" w:rsidRDefault="00420238" w:rsidP="00D42158">
      <w:pPr>
        <w:rPr>
          <w:rFonts w:ascii="Times New Roman" w:hAnsi="Times New Roman" w:cs="Times New Roman"/>
          <w:color w:val="auto"/>
          <w:sz w:val="24"/>
          <w:szCs w:val="24"/>
        </w:rPr>
      </w:pPr>
      <w:hyperlink r:id="rId12" w:history="1">
        <w:r w:rsidR="00117312" w:rsidRPr="00117312">
          <w:rPr>
            <w:rFonts w:ascii="Times New Roman" w:hAnsi="Times New Roman" w:cs="Times New Roman"/>
            <w:color w:val="auto"/>
            <w:sz w:val="24"/>
            <w:szCs w:val="24"/>
          </w:rPr>
          <w:t>https://forms.office.com/Pages/DesignPage.aspx?fragment=FormId%3DIdbjA470f0aKWmt0oj22xy1pffym501LqNUQFyT1WftUNTdYWFVUQVVJMUI0MkkxOEI3OFdHQ1lQSC4u%26Token%3D80aba38cece64bd49f7dda</w:t>
        </w:r>
        <w:r w:rsidR="00117312" w:rsidRPr="00117312">
          <w:rPr>
            <w:rFonts w:ascii="Times New Roman" w:hAnsi="Times New Roman" w:cs="Times New Roman"/>
            <w:color w:val="auto"/>
            <w:sz w:val="24"/>
            <w:szCs w:val="24"/>
          </w:rPr>
          <w:t>d</w:t>
        </w:r>
        <w:r w:rsidR="00117312" w:rsidRPr="00117312">
          <w:rPr>
            <w:rFonts w:ascii="Times New Roman" w:hAnsi="Times New Roman" w:cs="Times New Roman"/>
            <w:color w:val="auto"/>
            <w:sz w:val="24"/>
            <w:szCs w:val="24"/>
          </w:rPr>
          <w:t>286a9d7a3</w:t>
        </w:r>
      </w:hyperlink>
    </w:p>
    <w:p w:rsidR="00D42158" w:rsidRPr="00CB1ED7" w:rsidRDefault="00D42158" w:rsidP="00D42158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CB1ED7">
        <w:rPr>
          <w:rFonts w:ascii="Times New Roman" w:hAnsi="Times New Roman" w:cs="Times New Roman"/>
          <w:color w:val="00B0F0"/>
          <w:sz w:val="24"/>
          <w:szCs w:val="24"/>
        </w:rPr>
        <w:t>Odkaz pro odeslání testu</w:t>
      </w:r>
      <w:r w:rsidR="00957572">
        <w:rPr>
          <w:rFonts w:ascii="Times New Roman" w:hAnsi="Times New Roman" w:cs="Times New Roman"/>
          <w:color w:val="00B0F0"/>
          <w:sz w:val="24"/>
          <w:szCs w:val="24"/>
        </w:rPr>
        <w:t xml:space="preserve"> žákům</w:t>
      </w:r>
      <w:r w:rsidRPr="00CB1ED7">
        <w:rPr>
          <w:rFonts w:ascii="Times New Roman" w:hAnsi="Times New Roman" w:cs="Times New Roman"/>
          <w:color w:val="00B0F0"/>
          <w:sz w:val="24"/>
          <w:szCs w:val="24"/>
        </w:rPr>
        <w:t>:</w:t>
      </w:r>
    </w:p>
    <w:p w:rsidR="00C326B3" w:rsidRDefault="00420238" w:rsidP="00117312">
      <w:pPr>
        <w:rPr>
          <w:rFonts w:ascii="Times New Roman" w:hAnsi="Times New Roman" w:cs="Times New Roman"/>
          <w:color w:val="auto"/>
          <w:sz w:val="24"/>
          <w:szCs w:val="24"/>
        </w:rPr>
      </w:pPr>
      <w:hyperlink r:id="rId13" w:history="1">
        <w:r w:rsidR="00117312" w:rsidRPr="00B96637">
          <w:rPr>
            <w:rStyle w:val="Hypertextovodkaz"/>
            <w:rFonts w:ascii="Times New Roman" w:hAnsi="Times New Roman" w:cs="Times New Roman"/>
            <w:sz w:val="24"/>
            <w:szCs w:val="24"/>
          </w:rPr>
          <w:t>https://forms.office.com/Page</w:t>
        </w:r>
        <w:r w:rsidR="00117312" w:rsidRPr="00B96637">
          <w:rPr>
            <w:rStyle w:val="Hypertextovodkaz"/>
            <w:rFonts w:ascii="Times New Roman" w:hAnsi="Times New Roman" w:cs="Times New Roman"/>
            <w:sz w:val="24"/>
            <w:szCs w:val="24"/>
          </w:rPr>
          <w:t>s</w:t>
        </w:r>
        <w:r w:rsidR="00117312" w:rsidRPr="00B96637">
          <w:rPr>
            <w:rStyle w:val="Hypertextovodkaz"/>
            <w:rFonts w:ascii="Times New Roman" w:hAnsi="Times New Roman" w:cs="Times New Roman"/>
            <w:sz w:val="24"/>
            <w:szCs w:val="24"/>
          </w:rPr>
          <w:t>/ResponsePage.aspx?id=IdbjA470f0aKWmt0oj22xy1pffym501LqNUQFyT1WftUNTdYWFVUQVVJMUI0MkkxOEI3OFdHQ1lQSC4u</w:t>
        </w:r>
      </w:hyperlink>
      <w:bookmarkStart w:id="0" w:name="_GoBack"/>
      <w:bookmarkEnd w:id="0"/>
    </w:p>
    <w:sectPr w:rsidR="00C326B3" w:rsidSect="006160ED">
      <w:footerReference w:type="default" r:id="rId14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238" w:rsidRDefault="00420238">
      <w:pPr>
        <w:spacing w:before="0" w:after="0" w:line="240" w:lineRule="auto"/>
      </w:pPr>
      <w:r>
        <w:separator/>
      </w:r>
    </w:p>
  </w:endnote>
  <w:endnote w:type="continuationSeparator" w:id="0">
    <w:p w:rsidR="00420238" w:rsidRDefault="00420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326B3" w:rsidRPr="006160ED" w:rsidTr="001762BC">
      <w:tc>
        <w:tcPr>
          <w:tcW w:w="1418" w:type="dxa"/>
        </w:tcPr>
        <w:p w:rsidR="00C326B3" w:rsidRPr="006160ED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225F70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1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C326B3" w:rsidRPr="006160ED" w:rsidRDefault="00E32A3D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Martina Žabčíková</w:t>
              </w:r>
            </w:p>
          </w:tc>
        </w:sdtContent>
      </w:sdt>
    </w:tr>
  </w:tbl>
  <w:p w:rsidR="00C326B3" w:rsidRPr="006160ED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238" w:rsidRDefault="00420238">
      <w:pPr>
        <w:spacing w:before="0" w:after="0" w:line="240" w:lineRule="auto"/>
      </w:pPr>
      <w:r>
        <w:separator/>
      </w:r>
    </w:p>
  </w:footnote>
  <w:footnote w:type="continuationSeparator" w:id="0">
    <w:p w:rsidR="00420238" w:rsidRDefault="0042023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900A6"/>
    <w:rsid w:val="00091302"/>
    <w:rsid w:val="000A3388"/>
    <w:rsid w:val="000A72DC"/>
    <w:rsid w:val="000B0B6F"/>
    <w:rsid w:val="000C3756"/>
    <w:rsid w:val="000E2D1B"/>
    <w:rsid w:val="000E316A"/>
    <w:rsid w:val="000F71A5"/>
    <w:rsid w:val="001149EF"/>
    <w:rsid w:val="00117312"/>
    <w:rsid w:val="00155CED"/>
    <w:rsid w:val="00156ADC"/>
    <w:rsid w:val="00160A87"/>
    <w:rsid w:val="001762BC"/>
    <w:rsid w:val="001A2804"/>
    <w:rsid w:val="001A625B"/>
    <w:rsid w:val="0020144B"/>
    <w:rsid w:val="002202EE"/>
    <w:rsid w:val="00225F70"/>
    <w:rsid w:val="002271A7"/>
    <w:rsid w:val="002342C0"/>
    <w:rsid w:val="00234590"/>
    <w:rsid w:val="00244598"/>
    <w:rsid w:val="00267C9F"/>
    <w:rsid w:val="00276B82"/>
    <w:rsid w:val="00284894"/>
    <w:rsid w:val="002D1771"/>
    <w:rsid w:val="002D772E"/>
    <w:rsid w:val="002E3857"/>
    <w:rsid w:val="002F4A8E"/>
    <w:rsid w:val="003070BC"/>
    <w:rsid w:val="003A42D3"/>
    <w:rsid w:val="003B430B"/>
    <w:rsid w:val="003C0CDF"/>
    <w:rsid w:val="003C5CBD"/>
    <w:rsid w:val="003F05B4"/>
    <w:rsid w:val="003F1227"/>
    <w:rsid w:val="003F28FF"/>
    <w:rsid w:val="004029D8"/>
    <w:rsid w:val="00420238"/>
    <w:rsid w:val="004274D4"/>
    <w:rsid w:val="00430BFE"/>
    <w:rsid w:val="00455FE7"/>
    <w:rsid w:val="00461837"/>
    <w:rsid w:val="00480A4D"/>
    <w:rsid w:val="004E72B5"/>
    <w:rsid w:val="004F051A"/>
    <w:rsid w:val="004F659D"/>
    <w:rsid w:val="004F6BB2"/>
    <w:rsid w:val="0051303A"/>
    <w:rsid w:val="00517A3C"/>
    <w:rsid w:val="00521079"/>
    <w:rsid w:val="00546554"/>
    <w:rsid w:val="00546E9A"/>
    <w:rsid w:val="00577253"/>
    <w:rsid w:val="005812AD"/>
    <w:rsid w:val="005C0783"/>
    <w:rsid w:val="006101AF"/>
    <w:rsid w:val="00611156"/>
    <w:rsid w:val="006160ED"/>
    <w:rsid w:val="0061799E"/>
    <w:rsid w:val="00627369"/>
    <w:rsid w:val="006378C7"/>
    <w:rsid w:val="0069703E"/>
    <w:rsid w:val="006C2C8E"/>
    <w:rsid w:val="006C5B23"/>
    <w:rsid w:val="006C65DD"/>
    <w:rsid w:val="006E48F9"/>
    <w:rsid w:val="00701FDA"/>
    <w:rsid w:val="00705091"/>
    <w:rsid w:val="00767068"/>
    <w:rsid w:val="00793AB0"/>
    <w:rsid w:val="007C37C7"/>
    <w:rsid w:val="007D3BF5"/>
    <w:rsid w:val="007D6ED5"/>
    <w:rsid w:val="007E2979"/>
    <w:rsid w:val="00880CB0"/>
    <w:rsid w:val="008865BA"/>
    <w:rsid w:val="008A1B49"/>
    <w:rsid w:val="008B259A"/>
    <w:rsid w:val="008B4356"/>
    <w:rsid w:val="008E2909"/>
    <w:rsid w:val="0091173E"/>
    <w:rsid w:val="00957572"/>
    <w:rsid w:val="00984473"/>
    <w:rsid w:val="00A03381"/>
    <w:rsid w:val="00A206B7"/>
    <w:rsid w:val="00A662A6"/>
    <w:rsid w:val="00A7528E"/>
    <w:rsid w:val="00A94126"/>
    <w:rsid w:val="00AD3498"/>
    <w:rsid w:val="00B11AA7"/>
    <w:rsid w:val="00B527DF"/>
    <w:rsid w:val="00B95D2E"/>
    <w:rsid w:val="00B9719B"/>
    <w:rsid w:val="00BA6D77"/>
    <w:rsid w:val="00BB5A96"/>
    <w:rsid w:val="00BD19D7"/>
    <w:rsid w:val="00BD360A"/>
    <w:rsid w:val="00BD4776"/>
    <w:rsid w:val="00BD4E34"/>
    <w:rsid w:val="00BE0B7C"/>
    <w:rsid w:val="00C326B3"/>
    <w:rsid w:val="00C41585"/>
    <w:rsid w:val="00C66971"/>
    <w:rsid w:val="00C72C12"/>
    <w:rsid w:val="00C877ED"/>
    <w:rsid w:val="00C97230"/>
    <w:rsid w:val="00CA5B9D"/>
    <w:rsid w:val="00CB1ED7"/>
    <w:rsid w:val="00CC6EE9"/>
    <w:rsid w:val="00CE7DB6"/>
    <w:rsid w:val="00D00010"/>
    <w:rsid w:val="00D06511"/>
    <w:rsid w:val="00D41E6D"/>
    <w:rsid w:val="00D42158"/>
    <w:rsid w:val="00D93C6E"/>
    <w:rsid w:val="00DA5BE4"/>
    <w:rsid w:val="00E00E90"/>
    <w:rsid w:val="00E07762"/>
    <w:rsid w:val="00E22E2D"/>
    <w:rsid w:val="00E32A3D"/>
    <w:rsid w:val="00E422B2"/>
    <w:rsid w:val="00E54F55"/>
    <w:rsid w:val="00E63496"/>
    <w:rsid w:val="00E91DC0"/>
    <w:rsid w:val="00E92DD2"/>
    <w:rsid w:val="00E93BF0"/>
    <w:rsid w:val="00EF771F"/>
    <w:rsid w:val="00F054A4"/>
    <w:rsid w:val="00F50308"/>
    <w:rsid w:val="00F55ABA"/>
    <w:rsid w:val="00F6001F"/>
    <w:rsid w:val="00F76A13"/>
    <w:rsid w:val="00F94B1C"/>
    <w:rsid w:val="00FA522F"/>
    <w:rsid w:val="00FC7220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BB778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Sledovanodkaz">
    <w:name w:val="FollowedHyperlink"/>
    <w:basedOn w:val="Standardnpsmoodstavce"/>
    <w:uiPriority w:val="99"/>
    <w:semiHidden/>
    <w:unhideWhenUsed/>
    <w:qFormat/>
    <w:rsid w:val="00117312"/>
    <w:rPr>
      <w:color w:val="B26B0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forms.office.com/Pages/ResponsePage.aspx?id=IdbjA470f0aKWmt0oj22xy1pffym501LqNUQFyT1WftUNTdYWFVUQVVJMUI0MkkxOEI3OFdHQ1lQSC4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forms.office.com/Pages/DesignPage.aspx?fragment=FormId%3DIdbjA470f0aKWmt0oj22xy1pffym501LqNUQFyT1WftUNTdYWFVUQVVJMUI0MkkxOEI3OFdHQ1lQSC4u%26Token%3D80aba38cece64bd49f7ddad286a9d7a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D44AE"/>
    <w:rsid w:val="00141529"/>
    <w:rsid w:val="003042F8"/>
    <w:rsid w:val="00341BB2"/>
    <w:rsid w:val="00582715"/>
    <w:rsid w:val="00661215"/>
    <w:rsid w:val="00BE1E4C"/>
    <w:rsid w:val="00BF478F"/>
    <w:rsid w:val="00CF5E77"/>
    <w:rsid w:val="00D71771"/>
    <w:rsid w:val="00E808D0"/>
    <w:rsid w:val="00F824CC"/>
    <w:rsid w:val="00FA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468F77-F1BF-49BB-9548-7D8730C3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21</TotalTime>
  <Pages>2</Pages>
  <Words>293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16</cp:revision>
  <dcterms:created xsi:type="dcterms:W3CDTF">2018-05-07T23:47:00Z</dcterms:created>
  <dcterms:modified xsi:type="dcterms:W3CDTF">2018-05-14T13:49:00Z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